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26B3" w:rsidRPr="00174082" w:rsidRDefault="002526B3" w:rsidP="00E410DF">
      <w:pPr>
        <w:spacing w:line="240" w:lineRule="auto"/>
        <w:jc w:val="center"/>
        <w:rPr>
          <w:rFonts w:ascii="Arial Narrow" w:hAnsi="Arial Narrow"/>
          <w:b/>
          <w:sz w:val="28"/>
          <w:szCs w:val="28"/>
        </w:rPr>
      </w:pPr>
      <w:r w:rsidRPr="00174082">
        <w:rPr>
          <w:rFonts w:ascii="Arial Narrow" w:hAnsi="Arial Narrow"/>
          <w:b/>
          <w:sz w:val="28"/>
          <w:szCs w:val="28"/>
        </w:rPr>
        <w:t>KARTA PRZEDMIOTU</w:t>
      </w:r>
    </w:p>
    <w:p w:rsidR="002526B3" w:rsidRPr="00174082" w:rsidRDefault="002526B3" w:rsidP="00E410DF">
      <w:pPr>
        <w:spacing w:line="240" w:lineRule="auto"/>
        <w:jc w:val="center"/>
        <w:rPr>
          <w:rFonts w:ascii="Arial Narrow" w:hAnsi="Arial Narrow"/>
          <w:sz w:val="24"/>
          <w:szCs w:val="24"/>
        </w:rPr>
      </w:pPr>
    </w:p>
    <w:p w:rsidR="002526B3" w:rsidRPr="00174082" w:rsidRDefault="002526B3" w:rsidP="00E410DF">
      <w:pPr>
        <w:pStyle w:val="Akapitzlist"/>
        <w:numPr>
          <w:ilvl w:val="0"/>
          <w:numId w:val="1"/>
        </w:numPr>
        <w:spacing w:line="240" w:lineRule="auto"/>
        <w:ind w:left="426" w:hanging="426"/>
        <w:jc w:val="center"/>
        <w:rPr>
          <w:rFonts w:ascii="Arial Narrow" w:hAnsi="Arial Narrow"/>
          <w:b/>
          <w:sz w:val="24"/>
          <w:szCs w:val="24"/>
        </w:rPr>
      </w:pPr>
      <w:r w:rsidRPr="00174082">
        <w:rPr>
          <w:rFonts w:ascii="Arial Narrow" w:hAnsi="Arial Narrow"/>
          <w:b/>
          <w:sz w:val="24"/>
          <w:szCs w:val="24"/>
        </w:rPr>
        <w:t>Informacje ogólne</w:t>
      </w:r>
    </w:p>
    <w:p w:rsidR="002A726A" w:rsidRPr="00174082" w:rsidRDefault="002A726A" w:rsidP="00E410DF">
      <w:pPr>
        <w:rPr>
          <w:rFonts w:ascii="Arial Narrow" w:hAnsi="Arial Narrow"/>
        </w:rPr>
      </w:pPr>
    </w:p>
    <w:tbl>
      <w:tblPr>
        <w:tblW w:w="9747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6"/>
        <w:gridCol w:w="179"/>
        <w:gridCol w:w="1560"/>
        <w:gridCol w:w="283"/>
        <w:gridCol w:w="470"/>
        <w:gridCol w:w="239"/>
        <w:gridCol w:w="1276"/>
        <w:gridCol w:w="141"/>
        <w:gridCol w:w="1418"/>
        <w:gridCol w:w="772"/>
        <w:gridCol w:w="362"/>
        <w:gridCol w:w="567"/>
        <w:gridCol w:w="514"/>
        <w:gridCol w:w="1470"/>
      </w:tblGrid>
      <w:tr w:rsidR="002526B3" w:rsidRPr="00174082" w:rsidTr="00CD4D72">
        <w:trPr>
          <w:cantSplit/>
          <w:trHeight w:val="510"/>
          <w:jc w:val="center"/>
        </w:trPr>
        <w:tc>
          <w:tcPr>
            <w:tcW w:w="49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:rsidR="002526B3" w:rsidRPr="00174082" w:rsidRDefault="002526B3" w:rsidP="00E410DF">
            <w:pPr>
              <w:spacing w:line="240" w:lineRule="auto"/>
              <w:ind w:left="113" w:right="113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Wypełnia Zespół Kierunku</w:t>
            </w:r>
          </w:p>
        </w:tc>
        <w:tc>
          <w:tcPr>
            <w:tcW w:w="6338" w:type="dxa"/>
            <w:gridSpan w:val="9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B3" w:rsidRDefault="002526B3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 xml:space="preserve">Nazwa modułu (bloku przedmiotów): </w:t>
            </w:r>
          </w:p>
          <w:p w:rsidR="00995BD5" w:rsidRPr="00174082" w:rsidRDefault="00995BD5" w:rsidP="00E410DF">
            <w:pPr>
              <w:spacing w:line="240" w:lineRule="auto"/>
              <w:rPr>
                <w:rFonts w:ascii="Arial Narrow" w:hAnsi="Arial Narrow"/>
              </w:rPr>
            </w:pPr>
            <w:r w:rsidRPr="00A340A6">
              <w:rPr>
                <w:rFonts w:ascii="Arial Narrow" w:hAnsi="Arial Narrow"/>
                <w:b/>
                <w:caps/>
              </w:rPr>
              <w:t>Społeczne aspekty informatyki</w:t>
            </w:r>
          </w:p>
        </w:tc>
        <w:tc>
          <w:tcPr>
            <w:tcW w:w="2913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2526B3" w:rsidRPr="00A53F92" w:rsidRDefault="002526B3" w:rsidP="00E410DF">
            <w:pPr>
              <w:spacing w:line="240" w:lineRule="auto"/>
              <w:rPr>
                <w:rFonts w:ascii="Arial Narrow" w:hAnsi="Arial Narrow"/>
                <w:b/>
              </w:rPr>
            </w:pPr>
            <w:r w:rsidRPr="00174082">
              <w:rPr>
                <w:rFonts w:ascii="Arial Narrow" w:hAnsi="Arial Narrow"/>
              </w:rPr>
              <w:t xml:space="preserve">Kod modułu: </w:t>
            </w:r>
            <w:r w:rsidR="00995BD5">
              <w:rPr>
                <w:rFonts w:ascii="Arial Narrow" w:hAnsi="Arial Narrow"/>
              </w:rPr>
              <w:t>M2</w:t>
            </w:r>
            <w:r w:rsidR="00197D29">
              <w:rPr>
                <w:rFonts w:ascii="Arial Narrow" w:hAnsi="Arial Narrow"/>
              </w:rPr>
              <w:t>1</w:t>
            </w:r>
          </w:p>
        </w:tc>
      </w:tr>
      <w:tr w:rsidR="002526B3" w:rsidRPr="00174082" w:rsidTr="00CD4D72">
        <w:trPr>
          <w:cantSplit/>
          <w:jc w:val="center"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633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  <w:b/>
              </w:rPr>
            </w:pPr>
            <w:r w:rsidRPr="00174082">
              <w:rPr>
                <w:rFonts w:ascii="Arial Narrow" w:hAnsi="Arial Narrow"/>
              </w:rPr>
              <w:t xml:space="preserve">Nazwa przedmiotu:  </w:t>
            </w:r>
          </w:p>
          <w:p w:rsidR="002526B3" w:rsidRPr="00174082" w:rsidRDefault="00995BD5" w:rsidP="00E410DF">
            <w:pPr>
              <w:spacing w:line="240" w:lineRule="auto"/>
              <w:rPr>
                <w:rFonts w:ascii="Arial Narrow" w:hAnsi="Arial Narrow"/>
                <w:b/>
              </w:rPr>
            </w:pPr>
            <w:r w:rsidRPr="009C033F">
              <w:rPr>
                <w:rFonts w:ascii="Arial Narrow" w:hAnsi="Arial Narrow"/>
                <w:b/>
              </w:rPr>
              <w:t>Społeczne aspekty informatyki</w:t>
            </w:r>
          </w:p>
        </w:tc>
        <w:tc>
          <w:tcPr>
            <w:tcW w:w="29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 xml:space="preserve">Kod przedmiotu: </w:t>
            </w:r>
          </w:p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</w:p>
        </w:tc>
      </w:tr>
      <w:tr w:rsidR="002526B3" w:rsidRPr="00174082" w:rsidTr="00CD4D72">
        <w:trPr>
          <w:cantSplit/>
          <w:jc w:val="center"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925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2526B3" w:rsidRPr="00174082" w:rsidRDefault="002526B3" w:rsidP="00995BD5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Nazwa jednostki prowadzącej przedmiot / moduł:</w:t>
            </w:r>
            <w:r w:rsidRPr="00174082">
              <w:rPr>
                <w:rFonts w:ascii="Arial Narrow" w:hAnsi="Arial Narrow"/>
                <w:b/>
              </w:rPr>
              <w:t xml:space="preserve"> </w:t>
            </w:r>
            <w:r w:rsidR="00247DD3">
              <w:rPr>
                <w:rFonts w:ascii="Arial Narrow" w:hAnsi="Arial Narrow"/>
                <w:b/>
              </w:rPr>
              <w:br/>
            </w:r>
            <w:r w:rsidR="00C9269F" w:rsidRPr="00247DD3">
              <w:rPr>
                <w:rFonts w:ascii="Arial Narrow" w:hAnsi="Arial Narrow"/>
                <w:b/>
                <w:caps/>
              </w:rPr>
              <w:t>Instytut Informatyki Stosowanej</w:t>
            </w:r>
            <w:r w:rsidR="00C9269F">
              <w:rPr>
                <w:rFonts w:ascii="Arial Narrow" w:hAnsi="Arial Narrow"/>
                <w:b/>
              </w:rPr>
              <w:t xml:space="preserve"> im. Krzysztofa Brzeskiego</w:t>
            </w:r>
          </w:p>
        </w:tc>
      </w:tr>
      <w:tr w:rsidR="002526B3" w:rsidRPr="00174082" w:rsidTr="00CD4D72">
        <w:trPr>
          <w:cantSplit/>
          <w:jc w:val="center"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40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Nazwa kierunku:</w:t>
            </w:r>
            <w:r w:rsidR="00C9269F">
              <w:rPr>
                <w:rFonts w:ascii="Arial Narrow" w:hAnsi="Arial Narrow"/>
              </w:rPr>
              <w:t xml:space="preserve"> </w:t>
            </w:r>
            <w:r w:rsidR="00783E43">
              <w:rPr>
                <w:rFonts w:ascii="Arial Narrow" w:hAnsi="Arial Narrow"/>
              </w:rPr>
              <w:br/>
            </w:r>
            <w:r w:rsidR="00C9269F" w:rsidRPr="00783E43">
              <w:rPr>
                <w:rFonts w:ascii="Arial Narrow" w:hAnsi="Arial Narrow"/>
                <w:b/>
              </w:rPr>
              <w:t>INFORMATYKA</w:t>
            </w:r>
          </w:p>
        </w:tc>
        <w:tc>
          <w:tcPr>
            <w:tcW w:w="524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 xml:space="preserve">Poziom </w:t>
            </w:r>
            <w:r w:rsidR="00221DC0" w:rsidRPr="00174082">
              <w:rPr>
                <w:rFonts w:ascii="Arial Narrow" w:hAnsi="Arial Narrow"/>
              </w:rPr>
              <w:t>kształcenia</w:t>
            </w:r>
            <w:r w:rsidRPr="00174082">
              <w:rPr>
                <w:rFonts w:ascii="Arial Narrow" w:hAnsi="Arial Narrow"/>
              </w:rPr>
              <w:t xml:space="preserve">: </w:t>
            </w:r>
            <w:r w:rsidR="00783E43">
              <w:rPr>
                <w:rFonts w:ascii="Arial Narrow" w:hAnsi="Arial Narrow"/>
              </w:rPr>
              <w:br/>
            </w:r>
            <w:r w:rsidR="00C9269F" w:rsidRPr="00783E43">
              <w:rPr>
                <w:rFonts w:ascii="Arial Narrow" w:hAnsi="Arial Narrow"/>
                <w:b/>
              </w:rPr>
              <w:t>pierwszy</w:t>
            </w:r>
          </w:p>
        </w:tc>
      </w:tr>
      <w:tr w:rsidR="002526B3" w:rsidRPr="00174082" w:rsidTr="00CD4D72">
        <w:trPr>
          <w:cantSplit/>
          <w:jc w:val="center"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2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Forma studiów:</w:t>
            </w:r>
          </w:p>
          <w:p w:rsidR="002526B3" w:rsidRPr="00174082" w:rsidRDefault="00783E43" w:rsidP="00E410DF">
            <w:pPr>
              <w:spacing w:line="240" w:lineRule="auto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stacjonarne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Profil kształcenia:</w:t>
            </w:r>
          </w:p>
          <w:p w:rsidR="002526B3" w:rsidRPr="00174082" w:rsidRDefault="00360906" w:rsidP="00E410DF">
            <w:pPr>
              <w:spacing w:line="240" w:lineRule="auto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praktyczny</w:t>
            </w:r>
          </w:p>
        </w:tc>
        <w:tc>
          <w:tcPr>
            <w:tcW w:w="524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Specjalność:</w:t>
            </w:r>
          </w:p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</w:p>
        </w:tc>
      </w:tr>
      <w:tr w:rsidR="002526B3" w:rsidRPr="00174082" w:rsidTr="00CD4D72">
        <w:trPr>
          <w:cantSplit/>
          <w:jc w:val="center"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2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 xml:space="preserve">Rok / semestr: </w:t>
            </w:r>
          </w:p>
          <w:p w:rsidR="002526B3" w:rsidRPr="00174082" w:rsidRDefault="00474F82" w:rsidP="00E410DF">
            <w:pPr>
              <w:spacing w:line="240" w:lineRule="auto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4/8</w:t>
            </w:r>
          </w:p>
        </w:tc>
        <w:tc>
          <w:tcPr>
            <w:tcW w:w="35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Status przedmiotu /modułu:</w:t>
            </w:r>
          </w:p>
          <w:p w:rsidR="002526B3" w:rsidRPr="00174082" w:rsidRDefault="00783E43" w:rsidP="00E410DF">
            <w:pPr>
              <w:spacing w:line="240" w:lineRule="auto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obowiązkowy</w:t>
            </w:r>
          </w:p>
        </w:tc>
        <w:tc>
          <w:tcPr>
            <w:tcW w:w="36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Język przedmiotu / modułu:</w:t>
            </w:r>
          </w:p>
          <w:p w:rsidR="002526B3" w:rsidRPr="00174082" w:rsidRDefault="00360906" w:rsidP="00E410DF">
            <w:pPr>
              <w:spacing w:line="240" w:lineRule="auto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polski</w:t>
            </w:r>
          </w:p>
        </w:tc>
      </w:tr>
      <w:tr w:rsidR="002526B3" w:rsidRPr="00174082" w:rsidTr="00CD4D72">
        <w:trPr>
          <w:cantSplit/>
          <w:jc w:val="center"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Forma zajęć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B3" w:rsidRPr="00174082" w:rsidRDefault="002526B3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wykład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B3" w:rsidRPr="00174082" w:rsidRDefault="002526B3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ćwiczenia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B3" w:rsidRPr="00174082" w:rsidRDefault="002526B3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laboratorium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B3" w:rsidRPr="00174082" w:rsidRDefault="002526B3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projekt</w:t>
            </w:r>
          </w:p>
        </w:tc>
        <w:tc>
          <w:tcPr>
            <w:tcW w:w="1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B3" w:rsidRPr="00174082" w:rsidRDefault="002526B3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seminarium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2526B3" w:rsidRPr="00174082" w:rsidRDefault="002526B3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 xml:space="preserve">inne </w:t>
            </w:r>
            <w:r w:rsidRPr="00174082">
              <w:rPr>
                <w:rFonts w:ascii="Arial Narrow" w:hAnsi="Arial Narrow"/>
              </w:rPr>
              <w:br/>
              <w:t>(wpisać jakie)</w:t>
            </w:r>
          </w:p>
        </w:tc>
      </w:tr>
      <w:tr w:rsidR="002526B3" w:rsidRPr="00174082" w:rsidTr="00CD4D72">
        <w:trPr>
          <w:cantSplit/>
          <w:trHeight w:val="406"/>
          <w:jc w:val="center"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Wymiar zajęć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6B3" w:rsidRPr="00174082" w:rsidRDefault="00995BD5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15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6B3" w:rsidRPr="00174082" w:rsidRDefault="002526B3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6B3" w:rsidRPr="00174082" w:rsidRDefault="002526B3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6B3" w:rsidRPr="00174082" w:rsidRDefault="002526B3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1081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6B3" w:rsidRPr="00174082" w:rsidRDefault="00995BD5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30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26B3" w:rsidRPr="00174082" w:rsidRDefault="002526B3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</w:p>
        </w:tc>
      </w:tr>
      <w:tr w:rsidR="00995BD5" w:rsidRPr="00174082" w:rsidTr="00CD4D72">
        <w:trPr>
          <w:jc w:val="center"/>
        </w:trPr>
        <w:tc>
          <w:tcPr>
            <w:tcW w:w="2988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BD5" w:rsidRPr="00174082" w:rsidRDefault="00995BD5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Cel przedmiotu / modułu</w:t>
            </w:r>
          </w:p>
          <w:p w:rsidR="00995BD5" w:rsidRPr="00174082" w:rsidRDefault="00995BD5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675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95BD5" w:rsidRPr="00F77633" w:rsidRDefault="00995BD5" w:rsidP="00995BD5">
            <w:pPr>
              <w:pStyle w:val="Akapitzlist"/>
              <w:numPr>
                <w:ilvl w:val="0"/>
                <w:numId w:val="3"/>
              </w:numPr>
              <w:spacing w:line="240" w:lineRule="auto"/>
              <w:rPr>
                <w:rFonts w:ascii="Arial Narrow" w:hAnsi="Arial Narrow"/>
              </w:rPr>
            </w:pPr>
            <w:r w:rsidRPr="00F77633">
              <w:rPr>
                <w:rFonts w:ascii="Arial Narrow" w:hAnsi="Arial Narrow" w:cs="Arial"/>
              </w:rPr>
              <w:t xml:space="preserve">Przedstawienie elementarnych podstaw wiedzy o społecznych uwarunkowaniach i kontekstach informatyki oraz jej roli w rozwoju społeczeństwa informacyjnego </w:t>
            </w:r>
          </w:p>
          <w:p w:rsidR="00995BD5" w:rsidRPr="00F77633" w:rsidRDefault="00995BD5" w:rsidP="00995BD5">
            <w:pPr>
              <w:pStyle w:val="Akapitzlist"/>
              <w:numPr>
                <w:ilvl w:val="0"/>
                <w:numId w:val="3"/>
              </w:numPr>
              <w:spacing w:line="240" w:lineRule="auto"/>
              <w:rPr>
                <w:rFonts w:ascii="Arial Narrow" w:hAnsi="Arial Narrow"/>
              </w:rPr>
            </w:pPr>
            <w:r w:rsidRPr="00F77633">
              <w:rPr>
                <w:rFonts w:ascii="Arial Narrow" w:hAnsi="Arial Narrow" w:cs="Arial"/>
              </w:rPr>
              <w:t>Zaznajomienie studentów z podstawami wiedzy o sytuacjach i</w:t>
            </w:r>
            <w:r w:rsidRPr="00F77633">
              <w:rPr>
                <w:rFonts w:ascii="Arial Narrow" w:hAnsi="Arial Narrow"/>
              </w:rPr>
              <w:t xml:space="preserve"> procesach interpersonalnych, warunkujących nabywanie kompetencji w zawodzie informatyka</w:t>
            </w:r>
          </w:p>
          <w:p w:rsidR="00995BD5" w:rsidRPr="00F77633" w:rsidRDefault="00995BD5" w:rsidP="00995BD5">
            <w:pPr>
              <w:pStyle w:val="Akapitzlist"/>
              <w:numPr>
                <w:ilvl w:val="0"/>
                <w:numId w:val="3"/>
              </w:numPr>
              <w:spacing w:line="240" w:lineRule="auto"/>
              <w:rPr>
                <w:rFonts w:ascii="Arial Narrow" w:hAnsi="Arial Narrow"/>
              </w:rPr>
            </w:pPr>
            <w:r w:rsidRPr="00F77633">
              <w:rPr>
                <w:rFonts w:ascii="Arial Narrow" w:hAnsi="Arial Narrow"/>
              </w:rPr>
              <w:t xml:space="preserve">Kształtowanie </w:t>
            </w:r>
            <w:r w:rsidRPr="00F77633">
              <w:rPr>
                <w:rFonts w:ascii="Arial Narrow" w:hAnsi="Arial Narrow" w:cs="Arial"/>
              </w:rPr>
              <w:t>refleksyjnej postawy studenta wobec merytorycznych, społecznych  i etycznych wymagań zawodu informatyka, a także  wobec samego siebie</w:t>
            </w:r>
          </w:p>
          <w:p w:rsidR="00995BD5" w:rsidRPr="00F77633" w:rsidRDefault="00995BD5" w:rsidP="00995BD5">
            <w:pPr>
              <w:pStyle w:val="Akapitzlist"/>
              <w:numPr>
                <w:ilvl w:val="0"/>
                <w:numId w:val="3"/>
              </w:numPr>
              <w:spacing w:line="240" w:lineRule="auto"/>
              <w:rPr>
                <w:rFonts w:ascii="Arial Narrow" w:hAnsi="Arial Narrow"/>
              </w:rPr>
            </w:pPr>
            <w:r w:rsidRPr="00F77633">
              <w:rPr>
                <w:rFonts w:ascii="Arial Narrow" w:hAnsi="Arial Narrow"/>
              </w:rPr>
              <w:t xml:space="preserve"> Rozwijanie u studentów umiejętności społecznych, w tym interpersonalnych w perspektywie właściwego ocenianie ryzyka i przeciwdziałania trudnościom w spełnianiu  szeroko rozumianej społecznej misji informatyki.</w:t>
            </w:r>
          </w:p>
          <w:p w:rsidR="00995BD5" w:rsidRPr="00F77633" w:rsidRDefault="00995BD5" w:rsidP="00995BD5">
            <w:pPr>
              <w:pStyle w:val="Akapitzlist"/>
              <w:numPr>
                <w:ilvl w:val="0"/>
                <w:numId w:val="3"/>
              </w:numPr>
              <w:spacing w:line="240" w:lineRule="auto"/>
              <w:rPr>
                <w:rFonts w:ascii="Arial Narrow" w:hAnsi="Arial Narrow"/>
              </w:rPr>
            </w:pPr>
            <w:r w:rsidRPr="00F77633">
              <w:rPr>
                <w:rFonts w:ascii="Arial Narrow" w:hAnsi="Arial Narrow"/>
              </w:rPr>
              <w:t>Podnoszenie poziomu kompetencji społecznych, osobistych i zawodowych studentów informatyki</w:t>
            </w:r>
          </w:p>
        </w:tc>
      </w:tr>
      <w:tr w:rsidR="002526B3" w:rsidRPr="00174082" w:rsidTr="00CD4D72">
        <w:trPr>
          <w:jc w:val="center"/>
        </w:trPr>
        <w:tc>
          <w:tcPr>
            <w:tcW w:w="2988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Wymagania wstępne</w:t>
            </w:r>
          </w:p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6759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526B3" w:rsidRPr="00174082" w:rsidRDefault="00995BD5" w:rsidP="00E410DF">
            <w:pPr>
              <w:spacing w:line="240" w:lineRule="auto"/>
              <w:rPr>
                <w:rFonts w:ascii="Arial Narrow" w:hAnsi="Arial Narrow"/>
              </w:rPr>
            </w:pPr>
            <w:r w:rsidRPr="00F77633">
              <w:rPr>
                <w:rFonts w:ascii="Arial Narrow" w:hAnsi="Arial Narrow"/>
              </w:rPr>
              <w:t>Podstawy wiedzy o społeczeństwie na poziomie szkoły ponadgimnazjalnej</w:t>
            </w:r>
            <w:r w:rsidRPr="00174082">
              <w:rPr>
                <w:rFonts w:ascii="Arial Narrow" w:hAnsi="Arial Narrow"/>
              </w:rPr>
              <w:t xml:space="preserve"> </w:t>
            </w:r>
          </w:p>
        </w:tc>
      </w:tr>
      <w:tr w:rsidR="002526B3" w:rsidRPr="00174082" w:rsidTr="00CD4D72">
        <w:trPr>
          <w:cantSplit/>
          <w:trHeight w:val="619"/>
          <w:jc w:val="center"/>
        </w:trPr>
        <w:tc>
          <w:tcPr>
            <w:tcW w:w="9747" w:type="dxa"/>
            <w:gridSpan w:val="14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2526B3" w:rsidRPr="00174082" w:rsidRDefault="002526B3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  <w:b/>
              </w:rPr>
              <w:t>EFEKTY KSZTAŁCENIA</w:t>
            </w:r>
          </w:p>
        </w:tc>
      </w:tr>
      <w:tr w:rsidR="002526B3" w:rsidRPr="00174082" w:rsidTr="00CD4D72">
        <w:trPr>
          <w:cantSplit/>
          <w:jc w:val="center"/>
        </w:trPr>
        <w:tc>
          <w:tcPr>
            <w:tcW w:w="675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526B3" w:rsidRPr="00174082" w:rsidRDefault="00221DC0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Lp.</w:t>
            </w:r>
          </w:p>
        </w:tc>
        <w:tc>
          <w:tcPr>
            <w:tcW w:w="7602" w:type="dxa"/>
            <w:gridSpan w:val="11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2526B3" w:rsidRPr="00174082" w:rsidRDefault="002526B3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Opis efektu kształcenia</w:t>
            </w:r>
          </w:p>
        </w:tc>
        <w:tc>
          <w:tcPr>
            <w:tcW w:w="147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2526B3" w:rsidRPr="00174082" w:rsidRDefault="002526B3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 xml:space="preserve">Odniesienie do efektów dla </w:t>
            </w:r>
            <w:r w:rsidRPr="00174082">
              <w:rPr>
                <w:rFonts w:ascii="Arial Narrow" w:hAnsi="Arial Narrow"/>
                <w:b/>
              </w:rPr>
              <w:t xml:space="preserve">kierunku </w:t>
            </w:r>
          </w:p>
        </w:tc>
      </w:tr>
      <w:tr w:rsidR="002526B3" w:rsidRPr="00174082" w:rsidTr="00CD4D72">
        <w:trPr>
          <w:cantSplit/>
          <w:jc w:val="center"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6B3" w:rsidRPr="00174082" w:rsidRDefault="002526B3" w:rsidP="00E410DF">
            <w:pPr>
              <w:spacing w:line="240" w:lineRule="auto"/>
              <w:ind w:left="720"/>
              <w:rPr>
                <w:rFonts w:ascii="Arial Narrow" w:hAnsi="Arial Narrow"/>
              </w:rPr>
            </w:pPr>
          </w:p>
        </w:tc>
        <w:tc>
          <w:tcPr>
            <w:tcW w:w="760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26B3" w:rsidRPr="00174082" w:rsidRDefault="002526B3" w:rsidP="00E410DF">
            <w:pPr>
              <w:pStyle w:val="Tekstpodstawowy"/>
              <w:spacing w:line="276" w:lineRule="auto"/>
              <w:rPr>
                <w:rFonts w:ascii="Arial Narrow" w:hAnsi="Arial Narrow"/>
                <w:sz w:val="22"/>
                <w:szCs w:val="22"/>
                <w:lang w:eastAsia="en-US"/>
              </w:rPr>
            </w:pPr>
            <w:r w:rsidRPr="00174082">
              <w:rPr>
                <w:rFonts w:ascii="Arial Narrow" w:hAnsi="Arial Narrow"/>
                <w:b/>
                <w:sz w:val="22"/>
                <w:szCs w:val="22"/>
                <w:lang w:eastAsia="en-US"/>
              </w:rPr>
              <w:t>Wiedza – student</w:t>
            </w:r>
            <w:r w:rsidRPr="00174082">
              <w:rPr>
                <w:rFonts w:ascii="Arial Narrow" w:hAnsi="Arial Narrow"/>
                <w:sz w:val="22"/>
                <w:szCs w:val="22"/>
                <w:lang w:eastAsia="en-US"/>
              </w:rPr>
              <w:t>: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26B3" w:rsidRPr="00174082" w:rsidRDefault="002526B3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</w:p>
        </w:tc>
      </w:tr>
      <w:tr w:rsidR="00995BD5" w:rsidRPr="00174082" w:rsidTr="00CD4D72">
        <w:trPr>
          <w:cantSplit/>
          <w:trHeight w:val="262"/>
          <w:jc w:val="center"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5BD5" w:rsidRPr="009C033F" w:rsidRDefault="00995BD5" w:rsidP="00995BD5">
            <w:pPr>
              <w:jc w:val="center"/>
              <w:rPr>
                <w:rFonts w:ascii="Arial Narrow" w:hAnsi="Arial Narrow"/>
              </w:rPr>
            </w:pPr>
            <w:r w:rsidRPr="009C033F">
              <w:rPr>
                <w:rFonts w:ascii="Arial Narrow" w:hAnsi="Arial Narrow"/>
              </w:rPr>
              <w:t>01</w:t>
            </w:r>
          </w:p>
        </w:tc>
        <w:tc>
          <w:tcPr>
            <w:tcW w:w="760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95BD5" w:rsidRPr="00E83C51" w:rsidRDefault="00995BD5" w:rsidP="00995BD5">
            <w:pPr>
              <w:rPr>
                <w:rFonts w:ascii="Arial Narrow" w:hAnsi="Arial Narrow" w:cs="Arial"/>
              </w:rPr>
            </w:pPr>
            <w:r w:rsidRPr="00E83C51">
              <w:rPr>
                <w:rFonts w:ascii="Arial Narrow" w:hAnsi="Arial Narrow" w:cs="Arial"/>
              </w:rPr>
              <w:t>ma podstawową wiedzę dotyczącą prawnych i społecznych aspektów informatyki, w tym odpowiedzialności zawodowej i etycznej, zna podstawowe zasady bezpieczeństwa pracy i ergonomii w zawodzie informatyka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95BD5" w:rsidRPr="00E83C51" w:rsidRDefault="00995BD5" w:rsidP="00995BD5">
            <w:pPr>
              <w:jc w:val="center"/>
              <w:rPr>
                <w:rFonts w:ascii="Arial Narrow" w:hAnsi="Arial Narrow"/>
              </w:rPr>
            </w:pPr>
            <w:r w:rsidRPr="00E83C51">
              <w:rPr>
                <w:rFonts w:ascii="Arial Narrow" w:hAnsi="Arial Narrow" w:cs="Arial"/>
                <w:color w:val="000000"/>
              </w:rPr>
              <w:t>K_W17</w:t>
            </w:r>
          </w:p>
        </w:tc>
      </w:tr>
      <w:tr w:rsidR="00995BD5" w:rsidRPr="00174082" w:rsidTr="00CD4D72">
        <w:trPr>
          <w:cantSplit/>
          <w:trHeight w:val="262"/>
          <w:jc w:val="center"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5BD5" w:rsidRPr="009C033F" w:rsidRDefault="00995BD5" w:rsidP="00995BD5">
            <w:pPr>
              <w:jc w:val="center"/>
              <w:rPr>
                <w:rFonts w:ascii="Arial Narrow" w:hAnsi="Arial Narrow"/>
              </w:rPr>
            </w:pPr>
            <w:r w:rsidRPr="009C033F">
              <w:rPr>
                <w:rFonts w:ascii="Arial Narrow" w:hAnsi="Arial Narrow"/>
              </w:rPr>
              <w:t>02</w:t>
            </w:r>
          </w:p>
        </w:tc>
        <w:tc>
          <w:tcPr>
            <w:tcW w:w="760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95BD5" w:rsidRPr="00E83C51" w:rsidRDefault="00995BD5" w:rsidP="00995BD5">
            <w:pPr>
              <w:rPr>
                <w:rFonts w:ascii="Arial Narrow" w:hAnsi="Arial Narrow" w:cs="Arial"/>
              </w:rPr>
            </w:pPr>
            <w:r w:rsidRPr="00E83C51">
              <w:rPr>
                <w:rFonts w:ascii="Arial Narrow" w:hAnsi="Arial Narrow" w:cs="Arial"/>
              </w:rPr>
              <w:t>ma podstawową wiedzę w zakresie komunikacji społecznej, asertywności, rozwiązywania konfliktów i radzenia sobie ze stresem w kontekście zawodu informatyka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95BD5" w:rsidRPr="00E83C51" w:rsidRDefault="00995BD5" w:rsidP="00995BD5">
            <w:pPr>
              <w:jc w:val="center"/>
              <w:rPr>
                <w:rFonts w:ascii="Arial Narrow" w:hAnsi="Arial Narrow"/>
              </w:rPr>
            </w:pPr>
            <w:r w:rsidRPr="00E83C51">
              <w:rPr>
                <w:rFonts w:ascii="Arial Narrow" w:hAnsi="Arial Narrow" w:cs="Arial"/>
                <w:color w:val="000000"/>
              </w:rPr>
              <w:t>K_W18</w:t>
            </w:r>
          </w:p>
        </w:tc>
      </w:tr>
      <w:tr w:rsidR="002526B3" w:rsidRPr="00174082" w:rsidTr="00CD4D72">
        <w:trPr>
          <w:cantSplit/>
          <w:jc w:val="center"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6B3" w:rsidRPr="00174082" w:rsidRDefault="002526B3" w:rsidP="00E410DF">
            <w:pPr>
              <w:spacing w:line="240" w:lineRule="auto"/>
              <w:ind w:left="720"/>
              <w:rPr>
                <w:rFonts w:ascii="Arial Narrow" w:hAnsi="Arial Narrow"/>
              </w:rPr>
            </w:pPr>
          </w:p>
        </w:tc>
        <w:tc>
          <w:tcPr>
            <w:tcW w:w="760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26B3" w:rsidRPr="00174082" w:rsidRDefault="002526B3" w:rsidP="00E410DF">
            <w:pPr>
              <w:pStyle w:val="Tekstpodstawowy"/>
              <w:spacing w:line="276" w:lineRule="auto"/>
              <w:rPr>
                <w:rFonts w:ascii="Arial Narrow" w:hAnsi="Arial Narrow"/>
                <w:b/>
                <w:sz w:val="22"/>
                <w:szCs w:val="22"/>
                <w:lang w:eastAsia="en-US"/>
              </w:rPr>
            </w:pPr>
            <w:r w:rsidRPr="00174082">
              <w:rPr>
                <w:rFonts w:ascii="Arial Narrow" w:hAnsi="Arial Narrow"/>
                <w:b/>
                <w:sz w:val="22"/>
                <w:szCs w:val="22"/>
                <w:lang w:eastAsia="en-US"/>
              </w:rPr>
              <w:t>Umiejętności – student: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26B3" w:rsidRPr="00174082" w:rsidRDefault="002526B3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</w:p>
        </w:tc>
      </w:tr>
      <w:tr w:rsidR="00995BD5" w:rsidRPr="00174082" w:rsidTr="00CD4D72">
        <w:trPr>
          <w:cantSplit/>
          <w:jc w:val="center"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5BD5" w:rsidRPr="009C033F" w:rsidRDefault="00995BD5" w:rsidP="00995BD5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03</w:t>
            </w:r>
          </w:p>
        </w:tc>
        <w:tc>
          <w:tcPr>
            <w:tcW w:w="760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95BD5" w:rsidRPr="00E83C51" w:rsidRDefault="00995BD5" w:rsidP="00995BD5">
            <w:pPr>
              <w:rPr>
                <w:rFonts w:ascii="Arial Narrow" w:hAnsi="Arial Narrow" w:cs="Arial"/>
                <w:color w:val="000000"/>
              </w:rPr>
            </w:pPr>
            <w:r w:rsidRPr="00E83C51">
              <w:rPr>
                <w:rFonts w:ascii="Arial Narrow" w:hAnsi="Arial Narrow" w:cs="Arial"/>
                <w:color w:val="000000"/>
              </w:rPr>
              <w:t>pozyskuje informacje z literatury, baz wiedzy, Internetu oraz innych wiarygodnych źródeł, integruje je, dokonuje ich interpretacji, wyciąga wnioski oraz formułuje i uzasadnia opinie</w:t>
            </w:r>
            <w:r>
              <w:rPr>
                <w:rFonts w:ascii="Arial Narrow" w:hAnsi="Arial Narrow" w:cs="Arial"/>
                <w:color w:val="000000"/>
              </w:rPr>
              <w:t xml:space="preserve">, </w:t>
            </w:r>
            <w:r w:rsidRPr="00E83C51">
              <w:rPr>
                <w:rFonts w:ascii="Arial Narrow" w:hAnsi="Arial Narrow" w:cs="Arial"/>
              </w:rPr>
              <w:t>stosuje zasady ergonomii, bezpieczeństwa i higieny związane z pracą w branży IT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95BD5" w:rsidRPr="00E83C51" w:rsidRDefault="00995BD5" w:rsidP="00995BD5">
            <w:pPr>
              <w:jc w:val="center"/>
              <w:rPr>
                <w:rFonts w:ascii="Arial Narrow" w:hAnsi="Arial Narrow"/>
              </w:rPr>
            </w:pPr>
            <w:r w:rsidRPr="00E83C51">
              <w:rPr>
                <w:rFonts w:ascii="Arial Narrow" w:hAnsi="Arial Narrow" w:cs="Arial"/>
                <w:color w:val="000000"/>
              </w:rPr>
              <w:t>K_U01</w:t>
            </w:r>
            <w:r>
              <w:rPr>
                <w:rFonts w:ascii="Arial Narrow" w:hAnsi="Arial Narrow" w:cs="Arial"/>
                <w:color w:val="000000"/>
              </w:rPr>
              <w:t xml:space="preserve">, </w:t>
            </w:r>
            <w:r w:rsidRPr="00E83C51">
              <w:rPr>
                <w:rFonts w:ascii="Arial Narrow" w:hAnsi="Arial Narrow" w:cs="Arial"/>
                <w:color w:val="000000"/>
              </w:rPr>
              <w:t xml:space="preserve"> K_U11</w:t>
            </w:r>
          </w:p>
        </w:tc>
      </w:tr>
      <w:tr w:rsidR="00995BD5" w:rsidRPr="00174082" w:rsidTr="00CD4D72">
        <w:trPr>
          <w:cantSplit/>
          <w:jc w:val="center"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5BD5" w:rsidRPr="009C033F" w:rsidRDefault="00995BD5" w:rsidP="00995BD5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lastRenderedPageBreak/>
              <w:t>04</w:t>
            </w:r>
          </w:p>
        </w:tc>
        <w:tc>
          <w:tcPr>
            <w:tcW w:w="760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95BD5" w:rsidRPr="00E83C51" w:rsidRDefault="00995BD5" w:rsidP="00995BD5">
            <w:pPr>
              <w:rPr>
                <w:rFonts w:ascii="Arial Narrow" w:hAnsi="Arial Narrow" w:cs="Arial"/>
              </w:rPr>
            </w:pPr>
            <w:r w:rsidRPr="00E83C51">
              <w:rPr>
                <w:rFonts w:ascii="Arial Narrow" w:hAnsi="Arial Narrow" w:cs="Arial"/>
              </w:rPr>
              <w:t>potrafi przygotować i przedstawić prezentację poświęconą wynikom realizacji zadania szkoleniowego, instruktażowego</w:t>
            </w:r>
            <w:r>
              <w:rPr>
                <w:rFonts w:ascii="Arial Narrow" w:hAnsi="Arial Narrow" w:cs="Arial"/>
              </w:rPr>
              <w:t xml:space="preserve">, </w:t>
            </w:r>
            <w:r w:rsidRPr="00E83C51">
              <w:rPr>
                <w:rFonts w:ascii="Arial Narrow" w:hAnsi="Arial Narrow" w:cs="Arial"/>
              </w:rPr>
              <w:t>zgodnie z opracowanym harmonogramem, siatką zadań, pracując w zespole i dobierając róż</w:t>
            </w:r>
            <w:r>
              <w:rPr>
                <w:rFonts w:ascii="Arial Narrow" w:hAnsi="Arial Narrow" w:cs="Arial"/>
              </w:rPr>
              <w:t>ne role,</w:t>
            </w:r>
            <w:r w:rsidRPr="00E83C51">
              <w:rPr>
                <w:rFonts w:ascii="Arial Narrow" w:hAnsi="Arial Narrow" w:cs="Arial"/>
              </w:rPr>
              <w:t xml:space="preserve"> także dla osób spoza branży IT</w:t>
            </w:r>
            <w:r>
              <w:rPr>
                <w:rFonts w:ascii="Arial Narrow" w:hAnsi="Arial Narrow" w:cs="Arial"/>
              </w:rPr>
              <w:t>.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95BD5" w:rsidRPr="00E83C51" w:rsidRDefault="00995BD5" w:rsidP="00995BD5">
            <w:pPr>
              <w:jc w:val="center"/>
              <w:rPr>
                <w:rFonts w:ascii="Arial Narrow" w:hAnsi="Arial Narrow"/>
              </w:rPr>
            </w:pPr>
            <w:r w:rsidRPr="00E83C51">
              <w:rPr>
                <w:rFonts w:ascii="Arial Narrow" w:hAnsi="Arial Narrow" w:cs="Arial"/>
              </w:rPr>
              <w:t>K_U02</w:t>
            </w:r>
            <w:r>
              <w:rPr>
                <w:rFonts w:ascii="Arial Narrow" w:hAnsi="Arial Narrow" w:cs="Arial"/>
              </w:rPr>
              <w:t xml:space="preserve">, </w:t>
            </w:r>
            <w:r w:rsidRPr="00E83C51">
              <w:rPr>
                <w:rFonts w:ascii="Arial Narrow" w:hAnsi="Arial Narrow" w:cs="Arial"/>
                <w:color w:val="000000"/>
              </w:rPr>
              <w:t>K_U04</w:t>
            </w:r>
          </w:p>
        </w:tc>
      </w:tr>
      <w:tr w:rsidR="00995BD5" w:rsidRPr="00174082" w:rsidTr="00CD4D72">
        <w:trPr>
          <w:cantSplit/>
          <w:jc w:val="center"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5BD5" w:rsidRPr="009C033F" w:rsidRDefault="00995BD5" w:rsidP="00995BD5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05</w:t>
            </w:r>
          </w:p>
        </w:tc>
        <w:tc>
          <w:tcPr>
            <w:tcW w:w="760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95BD5" w:rsidRPr="00E83C51" w:rsidRDefault="00995BD5" w:rsidP="00995BD5">
            <w:pPr>
              <w:rPr>
                <w:rFonts w:ascii="Arial Narrow" w:hAnsi="Arial Narrow" w:cs="Arial"/>
                <w:color w:val="000000"/>
              </w:rPr>
            </w:pPr>
            <w:r w:rsidRPr="00E83C51">
              <w:rPr>
                <w:rFonts w:ascii="Arial Narrow" w:hAnsi="Arial Narrow" w:cs="Arial"/>
                <w:color w:val="000000"/>
              </w:rPr>
              <w:t>potrafi przy formułowaniu i rozwiązywaniu zadań obejmujących projektowanie systemów informatycznych dostrzegać ich aspekty pozatechniczne, w tym środowiskowe, ekonomiczne i prawne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95BD5" w:rsidRPr="00E83C51" w:rsidRDefault="00995BD5" w:rsidP="00995BD5">
            <w:pPr>
              <w:jc w:val="center"/>
              <w:rPr>
                <w:rFonts w:ascii="Arial Narrow" w:hAnsi="Arial Narrow" w:cs="Arial"/>
                <w:color w:val="000000"/>
              </w:rPr>
            </w:pPr>
            <w:r w:rsidRPr="00E83C51">
              <w:rPr>
                <w:rFonts w:ascii="Arial Narrow" w:hAnsi="Arial Narrow" w:cs="Arial"/>
                <w:color w:val="000000"/>
              </w:rPr>
              <w:t>K_U09</w:t>
            </w:r>
          </w:p>
        </w:tc>
      </w:tr>
      <w:tr w:rsidR="002526B3" w:rsidRPr="00174082" w:rsidTr="00CD4D72">
        <w:trPr>
          <w:cantSplit/>
          <w:jc w:val="center"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6B3" w:rsidRPr="00174082" w:rsidRDefault="002526B3" w:rsidP="00E410DF">
            <w:pPr>
              <w:spacing w:line="240" w:lineRule="auto"/>
              <w:ind w:left="720"/>
              <w:rPr>
                <w:rFonts w:ascii="Arial Narrow" w:hAnsi="Arial Narrow"/>
              </w:rPr>
            </w:pPr>
          </w:p>
        </w:tc>
        <w:tc>
          <w:tcPr>
            <w:tcW w:w="760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526B3" w:rsidRPr="00174082" w:rsidRDefault="002526B3" w:rsidP="00E410DF">
            <w:pPr>
              <w:pStyle w:val="Tekstpodstawowy"/>
              <w:spacing w:line="276" w:lineRule="auto"/>
              <w:rPr>
                <w:rFonts w:ascii="Arial Narrow" w:hAnsi="Arial Narrow"/>
                <w:b/>
                <w:sz w:val="22"/>
                <w:szCs w:val="22"/>
                <w:lang w:eastAsia="en-US"/>
              </w:rPr>
            </w:pPr>
            <w:r w:rsidRPr="00174082">
              <w:rPr>
                <w:rFonts w:ascii="Arial Narrow" w:hAnsi="Arial Narrow"/>
                <w:b/>
                <w:sz w:val="22"/>
                <w:szCs w:val="22"/>
                <w:lang w:eastAsia="en-US"/>
              </w:rPr>
              <w:t>Kompetencje społeczne – student: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26B3" w:rsidRPr="00174082" w:rsidRDefault="002526B3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</w:p>
        </w:tc>
      </w:tr>
      <w:tr w:rsidR="00995BD5" w:rsidRPr="00174082" w:rsidTr="00CD4D72">
        <w:trPr>
          <w:cantSplit/>
          <w:jc w:val="center"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5BD5" w:rsidRPr="009C033F" w:rsidRDefault="00995BD5" w:rsidP="00995BD5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06</w:t>
            </w:r>
          </w:p>
        </w:tc>
        <w:tc>
          <w:tcPr>
            <w:tcW w:w="760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95BD5" w:rsidRPr="00E83C51" w:rsidRDefault="00995BD5" w:rsidP="00995BD5">
            <w:pPr>
              <w:rPr>
                <w:rFonts w:ascii="Arial Narrow" w:hAnsi="Arial Narrow" w:cs="Arial"/>
                <w:color w:val="000000"/>
              </w:rPr>
            </w:pPr>
            <w:r w:rsidRPr="00E83C51">
              <w:rPr>
                <w:rFonts w:ascii="Arial Narrow" w:hAnsi="Arial Narrow" w:cs="Arial"/>
                <w:color w:val="000000"/>
              </w:rPr>
              <w:t>rozumie, że w informatyce wiedza i umiejętności szybko starzeją się i konieczna jest nieustanna ich aktualizacja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95BD5" w:rsidRPr="00E83C51" w:rsidRDefault="00995BD5" w:rsidP="00802C57">
            <w:pPr>
              <w:jc w:val="center"/>
              <w:rPr>
                <w:rFonts w:ascii="Arial Narrow" w:hAnsi="Arial Narrow"/>
              </w:rPr>
            </w:pPr>
            <w:r w:rsidRPr="00E83C51">
              <w:rPr>
                <w:rFonts w:ascii="Arial Narrow" w:hAnsi="Arial Narrow" w:cs="Arial"/>
                <w:color w:val="000000"/>
              </w:rPr>
              <w:t>K_K01</w:t>
            </w:r>
          </w:p>
        </w:tc>
      </w:tr>
      <w:tr w:rsidR="00995BD5" w:rsidRPr="00174082" w:rsidTr="00CD4D72">
        <w:trPr>
          <w:cantSplit/>
          <w:jc w:val="center"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5BD5" w:rsidRPr="009C033F" w:rsidRDefault="00995BD5" w:rsidP="00995BD5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07</w:t>
            </w:r>
          </w:p>
        </w:tc>
        <w:tc>
          <w:tcPr>
            <w:tcW w:w="760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95BD5" w:rsidRPr="00E83C51" w:rsidRDefault="00995BD5" w:rsidP="00995BD5">
            <w:pPr>
              <w:rPr>
                <w:rFonts w:ascii="Arial Narrow" w:hAnsi="Arial Narrow" w:cs="Arial"/>
              </w:rPr>
            </w:pPr>
            <w:r w:rsidRPr="00E83C51">
              <w:rPr>
                <w:rFonts w:ascii="Arial Narrow" w:hAnsi="Arial Narrow" w:cs="Arial"/>
              </w:rPr>
              <w:t>dostrzega pozatechniczne aspekty i skutki działalności inżyniera-informatyka, w tym jej wpływ na środowisko i jej skutki ekologiczne, ekonomiczne, społeczne oraz związaną z tym odpowiedzialność za podejmowane decyzje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95BD5" w:rsidRPr="00E83C51" w:rsidRDefault="00995BD5" w:rsidP="00802C57">
            <w:pPr>
              <w:jc w:val="center"/>
              <w:rPr>
                <w:rFonts w:ascii="Arial Narrow" w:hAnsi="Arial Narrow" w:cs="Arial"/>
                <w:color w:val="000000"/>
              </w:rPr>
            </w:pPr>
            <w:r w:rsidRPr="00E83C51">
              <w:rPr>
                <w:rFonts w:ascii="Arial Narrow" w:hAnsi="Arial Narrow" w:cs="Arial"/>
                <w:color w:val="000000"/>
              </w:rPr>
              <w:t>K_K02</w:t>
            </w:r>
          </w:p>
        </w:tc>
      </w:tr>
      <w:tr w:rsidR="00995BD5" w:rsidRPr="00174082" w:rsidTr="00CD4D72">
        <w:trPr>
          <w:cantSplit/>
          <w:jc w:val="center"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5BD5" w:rsidRPr="009C033F" w:rsidRDefault="00995BD5" w:rsidP="00995BD5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08</w:t>
            </w:r>
          </w:p>
        </w:tc>
        <w:tc>
          <w:tcPr>
            <w:tcW w:w="760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95BD5" w:rsidRPr="00E83C51" w:rsidRDefault="00995BD5" w:rsidP="00995BD5">
            <w:pPr>
              <w:rPr>
                <w:rFonts w:ascii="Arial Narrow" w:hAnsi="Arial Narrow" w:cs="Arial"/>
                <w:color w:val="000000"/>
              </w:rPr>
            </w:pPr>
            <w:r w:rsidRPr="00E83C51">
              <w:rPr>
                <w:rFonts w:ascii="Arial Narrow" w:hAnsi="Arial Narrow" w:cs="Arial"/>
                <w:color w:val="000000"/>
              </w:rPr>
              <w:t>potrafi działać profesjonalnie i przestrzega zasad etyki zawodowej, w szczególności uczciwości, poszanowania praw autorskich i poszanowania różnorodności poglądów</w:t>
            </w:r>
            <w:r>
              <w:rPr>
                <w:rFonts w:ascii="Arial Narrow" w:hAnsi="Arial Narrow" w:cs="Arial"/>
                <w:color w:val="000000"/>
              </w:rPr>
              <w:t xml:space="preserve">, </w:t>
            </w:r>
            <w:r w:rsidRPr="00E83C51">
              <w:rPr>
                <w:rFonts w:ascii="Arial Narrow" w:hAnsi="Arial Narrow" w:cs="Arial"/>
                <w:color w:val="000000"/>
              </w:rPr>
              <w:t>pracować w zespole, podporządkować się zasadom pracy w zespole i ponosić odpowiedzialność za wspólnie realizowane zadania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95BD5" w:rsidRPr="00E83C51" w:rsidRDefault="00995BD5" w:rsidP="00802C57">
            <w:pPr>
              <w:jc w:val="center"/>
              <w:rPr>
                <w:rFonts w:ascii="Arial Narrow" w:hAnsi="Arial Narrow" w:cs="Arial"/>
                <w:color w:val="000000"/>
              </w:rPr>
            </w:pPr>
            <w:r w:rsidRPr="00E83C51">
              <w:rPr>
                <w:rFonts w:ascii="Arial Narrow" w:hAnsi="Arial Narrow" w:cs="Arial"/>
                <w:color w:val="000000"/>
              </w:rPr>
              <w:t>K_K03</w:t>
            </w:r>
            <w:r>
              <w:rPr>
                <w:rFonts w:ascii="Arial Narrow" w:hAnsi="Arial Narrow" w:cs="Arial"/>
                <w:color w:val="000000"/>
              </w:rPr>
              <w:t>,</w:t>
            </w:r>
            <w:r w:rsidRPr="00E83C51">
              <w:rPr>
                <w:rFonts w:ascii="Arial Narrow" w:hAnsi="Arial Narrow" w:cs="Arial"/>
                <w:color w:val="000000"/>
              </w:rPr>
              <w:t xml:space="preserve"> K_K04</w:t>
            </w:r>
          </w:p>
        </w:tc>
      </w:tr>
      <w:tr w:rsidR="00995BD5" w:rsidRPr="00174082" w:rsidTr="00CD4D72">
        <w:trPr>
          <w:cantSplit/>
          <w:jc w:val="center"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5BD5" w:rsidRDefault="00995BD5" w:rsidP="00995BD5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09</w:t>
            </w:r>
          </w:p>
        </w:tc>
        <w:tc>
          <w:tcPr>
            <w:tcW w:w="7602" w:type="dxa"/>
            <w:gridSpan w:val="11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  <w:shd w:val="clear" w:color="auto" w:fill="auto"/>
            <w:vAlign w:val="bottom"/>
            <w:hideMark/>
          </w:tcPr>
          <w:p w:rsidR="00995BD5" w:rsidRPr="00E83C51" w:rsidRDefault="00995BD5" w:rsidP="00995BD5">
            <w:pPr>
              <w:rPr>
                <w:rFonts w:ascii="Arial Narrow" w:hAnsi="Arial Narrow" w:cs="Arial"/>
                <w:color w:val="000000"/>
              </w:rPr>
            </w:pPr>
            <w:r w:rsidRPr="00E83C51">
              <w:rPr>
                <w:rFonts w:ascii="Arial Narrow" w:hAnsi="Arial Narrow" w:cs="Arial"/>
                <w:color w:val="000000"/>
              </w:rPr>
              <w:t>potrafi komunikować się w skuteczny sposób i pozyskiwać wiedzę, tworzącą wartość dodaną przedsięwzięć informatycznych, od inwestorów rekrutujących się z różnych środowisk społecznych i zawodowych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95BD5" w:rsidRPr="00E83C51" w:rsidRDefault="00995BD5" w:rsidP="00802C57">
            <w:pPr>
              <w:jc w:val="center"/>
              <w:rPr>
                <w:rFonts w:ascii="Arial Narrow" w:hAnsi="Arial Narrow" w:cs="Arial"/>
                <w:color w:val="000000"/>
              </w:rPr>
            </w:pPr>
            <w:r w:rsidRPr="00E83C51">
              <w:rPr>
                <w:rFonts w:ascii="Arial Narrow" w:hAnsi="Arial Narrow" w:cs="Arial"/>
                <w:color w:val="000000"/>
              </w:rPr>
              <w:t>K_K07</w:t>
            </w:r>
          </w:p>
        </w:tc>
      </w:tr>
      <w:tr w:rsidR="00877931" w:rsidRPr="00174082" w:rsidTr="00CD4D72">
        <w:trPr>
          <w:trHeight w:val="625"/>
          <w:jc w:val="center"/>
        </w:trPr>
        <w:tc>
          <w:tcPr>
            <w:tcW w:w="8277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7931" w:rsidRPr="00174082" w:rsidRDefault="00877931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  <w:r w:rsidRPr="00174082">
              <w:rPr>
                <w:rFonts w:ascii="Arial Narrow" w:hAnsi="Arial Narrow"/>
                <w:b/>
              </w:rPr>
              <w:t>Metody weryfikacji efektów kształcenia</w:t>
            </w:r>
          </w:p>
        </w:tc>
        <w:tc>
          <w:tcPr>
            <w:tcW w:w="147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7931" w:rsidRPr="00174082" w:rsidRDefault="00221DC0" w:rsidP="000955CB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Lp.</w:t>
            </w:r>
            <w:r w:rsidR="00877931" w:rsidRPr="00174082">
              <w:rPr>
                <w:rFonts w:ascii="Arial Narrow" w:hAnsi="Arial Narrow"/>
              </w:rPr>
              <w:t xml:space="preserve"> efektu kształcenia</w:t>
            </w:r>
          </w:p>
        </w:tc>
      </w:tr>
      <w:tr w:rsidR="00802C57" w:rsidRPr="00174082" w:rsidTr="00CD4D72">
        <w:trPr>
          <w:trHeight w:val="544"/>
          <w:jc w:val="center"/>
        </w:trPr>
        <w:tc>
          <w:tcPr>
            <w:tcW w:w="8277" w:type="dxa"/>
            <w:gridSpan w:val="1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02C57" w:rsidRPr="00802C57" w:rsidRDefault="00802C57" w:rsidP="00802C57">
            <w:pPr>
              <w:rPr>
                <w:rFonts w:ascii="Arial Narrow" w:hAnsi="Arial Narrow"/>
              </w:rPr>
            </w:pPr>
            <w:r w:rsidRPr="00802C57">
              <w:rPr>
                <w:rFonts w:ascii="Arial Narrow" w:hAnsi="Arial Narrow"/>
              </w:rPr>
              <w:t>Ocena cząstkowa: indywidualne rozwiązywanie zadań i problemów w ramach ćwiczeń na zajęciach  i w toku domowych prac własnych</w:t>
            </w:r>
          </w:p>
        </w:tc>
        <w:tc>
          <w:tcPr>
            <w:tcW w:w="147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02C57" w:rsidRPr="00802C57" w:rsidRDefault="00802C57" w:rsidP="00802C57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02C57">
              <w:rPr>
                <w:rFonts w:ascii="Arial Narrow" w:hAnsi="Arial Narrow"/>
                <w:sz w:val="18"/>
                <w:szCs w:val="18"/>
              </w:rPr>
              <w:t>1, 3, 4, 5, 7, 9</w:t>
            </w:r>
          </w:p>
        </w:tc>
      </w:tr>
      <w:tr w:rsidR="00802C57" w:rsidRPr="00174082" w:rsidTr="00CD4D72">
        <w:trPr>
          <w:trHeight w:val="544"/>
          <w:jc w:val="center"/>
        </w:trPr>
        <w:tc>
          <w:tcPr>
            <w:tcW w:w="8277" w:type="dxa"/>
            <w:gridSpan w:val="1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02C57" w:rsidRPr="00802C57" w:rsidRDefault="00802C57" w:rsidP="00802C57">
            <w:pPr>
              <w:rPr>
                <w:rFonts w:ascii="Arial Narrow" w:hAnsi="Arial Narrow"/>
              </w:rPr>
            </w:pPr>
            <w:r w:rsidRPr="00802C57">
              <w:rPr>
                <w:rFonts w:ascii="Arial Narrow" w:hAnsi="Arial Narrow"/>
              </w:rPr>
              <w:t>Ocena formująca: praca w zespołach i grupach dyskusyjnych, (gra symulacyjna, drama, projekt, dyskusja)</w:t>
            </w:r>
          </w:p>
        </w:tc>
        <w:tc>
          <w:tcPr>
            <w:tcW w:w="147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02C57" w:rsidRPr="00802C57" w:rsidRDefault="00802C57" w:rsidP="00802C57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02C57">
              <w:rPr>
                <w:rFonts w:ascii="Arial Narrow" w:hAnsi="Arial Narrow"/>
                <w:sz w:val="18"/>
                <w:szCs w:val="18"/>
              </w:rPr>
              <w:t>2, 4, 6, 7, 8, 9</w:t>
            </w:r>
          </w:p>
        </w:tc>
      </w:tr>
      <w:tr w:rsidR="00802C57" w:rsidRPr="00174082" w:rsidTr="00CD4D72">
        <w:trPr>
          <w:trHeight w:val="544"/>
          <w:jc w:val="center"/>
        </w:trPr>
        <w:tc>
          <w:tcPr>
            <w:tcW w:w="8277" w:type="dxa"/>
            <w:gridSpan w:val="1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02C57" w:rsidRPr="00802C57" w:rsidRDefault="00802C57" w:rsidP="00802C57">
            <w:pPr>
              <w:rPr>
                <w:rFonts w:ascii="Arial Narrow" w:hAnsi="Arial Narrow"/>
              </w:rPr>
            </w:pPr>
            <w:r w:rsidRPr="00802C57">
              <w:rPr>
                <w:rFonts w:ascii="Arial Narrow" w:hAnsi="Arial Narrow"/>
              </w:rPr>
              <w:t>Ocena podsumowująca: prezentacja samodzielnie opracowanego zagadnienia/zadania/eseju/projektu, połączona z samooceną</w:t>
            </w:r>
          </w:p>
        </w:tc>
        <w:tc>
          <w:tcPr>
            <w:tcW w:w="147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02C57" w:rsidRPr="00802C57" w:rsidRDefault="00802C57" w:rsidP="00802C57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02C57">
              <w:rPr>
                <w:rFonts w:ascii="Arial Narrow" w:hAnsi="Arial Narrow"/>
                <w:sz w:val="18"/>
                <w:szCs w:val="18"/>
              </w:rPr>
              <w:t xml:space="preserve">1, 2, 3, 4, 5, 7, 8, 9 </w:t>
            </w:r>
          </w:p>
        </w:tc>
      </w:tr>
      <w:tr w:rsidR="002526B3" w:rsidRPr="00174082" w:rsidTr="00CD4D72">
        <w:trPr>
          <w:trHeight w:val="391"/>
          <w:jc w:val="center"/>
        </w:trPr>
        <w:tc>
          <w:tcPr>
            <w:tcW w:w="9747" w:type="dxa"/>
            <w:gridSpan w:val="1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77931" w:rsidRPr="00174082" w:rsidRDefault="002526B3" w:rsidP="000955CB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  <w:r w:rsidRPr="00174082">
              <w:rPr>
                <w:rFonts w:ascii="Arial Narrow" w:hAnsi="Arial Narrow"/>
                <w:b/>
              </w:rPr>
              <w:t>NAKŁAD PRACY STUDENTA</w:t>
            </w:r>
          </w:p>
        </w:tc>
      </w:tr>
      <w:tr w:rsidR="00221DC0" w:rsidRPr="00174082" w:rsidTr="00CD4D72">
        <w:trPr>
          <w:trHeight w:val="58"/>
          <w:jc w:val="center"/>
        </w:trPr>
        <w:tc>
          <w:tcPr>
            <w:tcW w:w="6062" w:type="dxa"/>
            <w:gridSpan w:val="9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</w:tcPr>
          <w:p w:rsidR="00221DC0" w:rsidRPr="00174082" w:rsidRDefault="00221DC0" w:rsidP="00E410DF">
            <w:pPr>
              <w:spacing w:line="240" w:lineRule="auto"/>
              <w:rPr>
                <w:rFonts w:ascii="Arial Narrow" w:hAnsi="Arial Narrow"/>
              </w:rPr>
            </w:pPr>
          </w:p>
          <w:p w:rsidR="00221DC0" w:rsidRPr="00174082" w:rsidRDefault="00221DC0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Rodzaj działań/zajęć</w:t>
            </w:r>
          </w:p>
        </w:tc>
        <w:tc>
          <w:tcPr>
            <w:tcW w:w="36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221DC0" w:rsidRPr="00174082" w:rsidRDefault="00221DC0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 xml:space="preserve">Liczba godzin  </w:t>
            </w:r>
          </w:p>
        </w:tc>
      </w:tr>
      <w:tr w:rsidR="00221DC0" w:rsidRPr="00174082" w:rsidTr="00CD4D72">
        <w:trPr>
          <w:trHeight w:val="262"/>
          <w:jc w:val="center"/>
        </w:trPr>
        <w:tc>
          <w:tcPr>
            <w:tcW w:w="6062" w:type="dxa"/>
            <w:gridSpan w:val="9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DC0" w:rsidRPr="00174082" w:rsidRDefault="00221DC0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221DC0" w:rsidRPr="00174082" w:rsidRDefault="00221DC0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ogółem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21DC0" w:rsidRPr="00174082" w:rsidRDefault="00221DC0" w:rsidP="00E410DF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174082">
              <w:rPr>
                <w:rFonts w:ascii="Arial Narrow" w:hAnsi="Arial Narrow"/>
                <w:sz w:val="20"/>
                <w:szCs w:val="20"/>
              </w:rPr>
              <w:t>w tym zajęcia powiązane z praktycznym przygotowaniem zawodowym</w:t>
            </w:r>
          </w:p>
        </w:tc>
      </w:tr>
      <w:tr w:rsidR="00802C57" w:rsidRPr="00174082" w:rsidTr="00CD4D72">
        <w:trPr>
          <w:trHeight w:val="262"/>
          <w:jc w:val="center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C57" w:rsidRPr="00174082" w:rsidRDefault="00802C57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Udział w wykładach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02C57" w:rsidRPr="009C033F" w:rsidRDefault="00802C57" w:rsidP="00802C57">
            <w:pPr>
              <w:jc w:val="center"/>
              <w:rPr>
                <w:rFonts w:ascii="Arial Narrow" w:hAnsi="Arial Narrow"/>
              </w:rPr>
            </w:pPr>
            <w:r w:rsidRPr="009C033F">
              <w:rPr>
                <w:rFonts w:ascii="Arial Narrow" w:hAnsi="Arial Narrow"/>
              </w:rPr>
              <w:t>15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02C57" w:rsidRPr="00174082" w:rsidRDefault="00802C57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</w:p>
        </w:tc>
      </w:tr>
      <w:tr w:rsidR="00802C57" w:rsidRPr="00174082" w:rsidTr="00CD4D72">
        <w:trPr>
          <w:trHeight w:val="262"/>
          <w:jc w:val="center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C57" w:rsidRPr="00174082" w:rsidRDefault="00802C57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Samodzielne studiowanie tematyki wykładów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02C57" w:rsidRPr="009C033F" w:rsidRDefault="00802C57" w:rsidP="00802C5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02C57" w:rsidRPr="00174082" w:rsidRDefault="00802C57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</w:p>
        </w:tc>
      </w:tr>
      <w:tr w:rsidR="00802C57" w:rsidRPr="00174082" w:rsidTr="00CD4D72">
        <w:trPr>
          <w:trHeight w:val="262"/>
          <w:jc w:val="center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C57" w:rsidRPr="00174082" w:rsidRDefault="00802C57" w:rsidP="00E410DF">
            <w:pPr>
              <w:spacing w:line="240" w:lineRule="auto"/>
              <w:rPr>
                <w:rFonts w:ascii="Arial Narrow" w:hAnsi="Arial Narrow"/>
                <w:vertAlign w:val="superscript"/>
              </w:rPr>
            </w:pPr>
            <w:r w:rsidRPr="00174082">
              <w:rPr>
                <w:rFonts w:ascii="Arial Narrow" w:hAnsi="Arial Narrow"/>
              </w:rPr>
              <w:t>Udział w ćwiczeniach audytoryjnych i laboratoryjnych</w:t>
            </w:r>
            <w:r w:rsidRPr="00174082">
              <w:rPr>
                <w:rFonts w:ascii="Arial Narrow" w:hAnsi="Arial Narrow"/>
                <w:vertAlign w:val="superscript"/>
              </w:rPr>
              <w:t>*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02C57" w:rsidRPr="009C033F" w:rsidRDefault="00802C57" w:rsidP="00802C57">
            <w:pPr>
              <w:jc w:val="center"/>
              <w:rPr>
                <w:rFonts w:ascii="Arial Narrow" w:hAnsi="Arial Narrow"/>
              </w:rPr>
            </w:pPr>
            <w:r w:rsidRPr="009C033F">
              <w:rPr>
                <w:rFonts w:ascii="Arial Narrow" w:hAnsi="Arial Narrow"/>
              </w:rPr>
              <w:t>30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02C57" w:rsidRPr="00174082" w:rsidRDefault="00802C57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</w:p>
        </w:tc>
      </w:tr>
      <w:tr w:rsidR="00016AF9" w:rsidRPr="00174082" w:rsidTr="00CD4D72">
        <w:trPr>
          <w:trHeight w:val="262"/>
          <w:jc w:val="center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AF9" w:rsidRPr="00174082" w:rsidRDefault="00016AF9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Samodzielne przygotowywanie się do ćwiczeń</w:t>
            </w:r>
            <w:r w:rsidRPr="00174082">
              <w:rPr>
                <w:rFonts w:ascii="Arial Narrow" w:hAnsi="Arial Narrow"/>
                <w:vertAlign w:val="superscript"/>
              </w:rPr>
              <w:t>*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16AF9" w:rsidRPr="009C033F" w:rsidRDefault="008D4CEB" w:rsidP="00ED73CD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10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16AF9" w:rsidRPr="00174082" w:rsidRDefault="00016AF9" w:rsidP="00ED73CD">
            <w:pPr>
              <w:spacing w:line="240" w:lineRule="auto"/>
              <w:jc w:val="center"/>
              <w:rPr>
                <w:rFonts w:ascii="Arial Narrow" w:hAnsi="Arial Narrow"/>
              </w:rPr>
            </w:pPr>
          </w:p>
        </w:tc>
      </w:tr>
      <w:tr w:rsidR="00016AF9" w:rsidRPr="00174082" w:rsidTr="00CD4D72">
        <w:trPr>
          <w:trHeight w:val="262"/>
          <w:jc w:val="center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AF9" w:rsidRPr="00174082" w:rsidRDefault="00016AF9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Przygotowanie projektu / eseju / itp.</w:t>
            </w:r>
            <w:r w:rsidRPr="00174082">
              <w:rPr>
                <w:rFonts w:ascii="Arial Narrow" w:hAnsi="Arial Narrow"/>
                <w:vertAlign w:val="superscript"/>
              </w:rPr>
              <w:t xml:space="preserve"> *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16AF9" w:rsidRPr="009C033F" w:rsidRDefault="00016AF9" w:rsidP="00802C5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16AF9" w:rsidRPr="00174082" w:rsidRDefault="00016AF9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</w:p>
        </w:tc>
      </w:tr>
      <w:tr w:rsidR="00016AF9" w:rsidRPr="00174082" w:rsidTr="00CD4D72">
        <w:trPr>
          <w:trHeight w:val="262"/>
          <w:jc w:val="center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AF9" w:rsidRPr="00174082" w:rsidRDefault="00016AF9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Przygotowanie się do egzaminu / zaliczenia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16AF9" w:rsidRPr="009C033F" w:rsidRDefault="008D4CEB" w:rsidP="008D4CEB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5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16AF9" w:rsidRPr="00174082" w:rsidRDefault="00016AF9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</w:p>
        </w:tc>
      </w:tr>
      <w:tr w:rsidR="00016AF9" w:rsidRPr="00174082" w:rsidTr="00CD4D72">
        <w:trPr>
          <w:trHeight w:val="262"/>
          <w:jc w:val="center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AF9" w:rsidRPr="00174082" w:rsidRDefault="00016AF9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Udział w konsultacjach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16AF9" w:rsidRPr="009C033F" w:rsidRDefault="00016AF9" w:rsidP="00802C5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16AF9" w:rsidRPr="00174082" w:rsidRDefault="00016AF9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</w:p>
        </w:tc>
      </w:tr>
      <w:tr w:rsidR="00016AF9" w:rsidRPr="00174082" w:rsidTr="00CD4D72">
        <w:trPr>
          <w:trHeight w:val="262"/>
          <w:jc w:val="center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AF9" w:rsidRPr="00174082" w:rsidRDefault="00016AF9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Inne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16AF9" w:rsidRPr="009C033F" w:rsidRDefault="00016AF9" w:rsidP="00802C5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16AF9" w:rsidRPr="00174082" w:rsidRDefault="00016AF9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</w:p>
        </w:tc>
      </w:tr>
      <w:tr w:rsidR="00016AF9" w:rsidRPr="00174082" w:rsidTr="00CD4D72">
        <w:trPr>
          <w:trHeight w:val="262"/>
          <w:jc w:val="center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AF9" w:rsidRPr="00174082" w:rsidRDefault="00016AF9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  <w:b/>
              </w:rPr>
              <w:t>ŁĄCZNY nakład pracy studenta w godz.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016AF9" w:rsidRPr="009C033F" w:rsidRDefault="00EB5E76" w:rsidP="00802C57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60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016AF9" w:rsidRPr="00174082" w:rsidRDefault="00016AF9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</w:p>
        </w:tc>
      </w:tr>
      <w:tr w:rsidR="00016AF9" w:rsidRPr="00174082" w:rsidTr="00CD4D72">
        <w:trPr>
          <w:trHeight w:val="286"/>
          <w:jc w:val="center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16AF9" w:rsidRPr="00174082" w:rsidRDefault="00016AF9" w:rsidP="00E410DF">
            <w:pPr>
              <w:spacing w:line="240" w:lineRule="auto"/>
              <w:rPr>
                <w:rFonts w:ascii="Arial Narrow" w:hAnsi="Arial Narrow"/>
                <w:b/>
              </w:rPr>
            </w:pPr>
            <w:r w:rsidRPr="00174082">
              <w:rPr>
                <w:rFonts w:ascii="Arial Narrow" w:hAnsi="Arial Narrow"/>
                <w:b/>
              </w:rPr>
              <w:t>Liczba punktów ECTS za przedmiot</w:t>
            </w:r>
          </w:p>
        </w:tc>
        <w:tc>
          <w:tcPr>
            <w:tcW w:w="36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  <w:hideMark/>
          </w:tcPr>
          <w:p w:rsidR="00016AF9" w:rsidRPr="00174082" w:rsidRDefault="00016AF9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2 ECTS</w:t>
            </w:r>
          </w:p>
        </w:tc>
      </w:tr>
      <w:tr w:rsidR="00016AF9" w:rsidRPr="00174082" w:rsidTr="00CD4D72">
        <w:trPr>
          <w:trHeight w:val="262"/>
          <w:jc w:val="center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16AF9" w:rsidRPr="00174082" w:rsidRDefault="00016AF9" w:rsidP="00E410DF">
            <w:pPr>
              <w:spacing w:line="240" w:lineRule="auto"/>
              <w:rPr>
                <w:rFonts w:ascii="Arial Narrow" w:hAnsi="Arial Narrow"/>
                <w:vertAlign w:val="superscript"/>
              </w:rPr>
            </w:pPr>
            <w:r w:rsidRPr="00174082">
              <w:rPr>
                <w:rFonts w:ascii="Arial Narrow" w:hAnsi="Arial Narrow"/>
              </w:rPr>
              <w:t>Liczba p. ECTS związana z zajęciami praktycznymi</w:t>
            </w:r>
            <w:r w:rsidRPr="00174082">
              <w:rPr>
                <w:rFonts w:ascii="Arial Narrow" w:hAnsi="Arial Narrow"/>
                <w:vertAlign w:val="superscript"/>
              </w:rPr>
              <w:t>*</w:t>
            </w:r>
          </w:p>
        </w:tc>
        <w:tc>
          <w:tcPr>
            <w:tcW w:w="36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  <w:hideMark/>
          </w:tcPr>
          <w:p w:rsidR="00016AF9" w:rsidRPr="00174082" w:rsidRDefault="00016AF9" w:rsidP="008B0AC3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0 ECTS</w:t>
            </w:r>
            <w:bookmarkStart w:id="0" w:name="_GoBack"/>
            <w:bookmarkEnd w:id="0"/>
          </w:p>
        </w:tc>
      </w:tr>
      <w:tr w:rsidR="00016AF9" w:rsidRPr="00174082" w:rsidTr="00CD4D72">
        <w:trPr>
          <w:trHeight w:val="262"/>
          <w:jc w:val="center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:rsidR="00016AF9" w:rsidRPr="00174082" w:rsidRDefault="00016AF9" w:rsidP="00E410DF">
            <w:pPr>
              <w:spacing w:line="240" w:lineRule="auto"/>
              <w:rPr>
                <w:rFonts w:ascii="Arial Narrow" w:hAnsi="Arial Narrow"/>
                <w:b/>
              </w:rPr>
            </w:pPr>
            <w:r w:rsidRPr="00174082">
              <w:rPr>
                <w:rFonts w:ascii="Arial Narrow" w:hAnsi="Arial Narrow"/>
              </w:rPr>
              <w:t>Liczba p. ECTS  za zajęciach wymagające bezpośredniego udziału nauczycieli akademickich</w:t>
            </w:r>
          </w:p>
        </w:tc>
        <w:tc>
          <w:tcPr>
            <w:tcW w:w="3685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hideMark/>
          </w:tcPr>
          <w:p w:rsidR="00016AF9" w:rsidRDefault="00EB5E76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45</w:t>
            </w:r>
          </w:p>
          <w:p w:rsidR="00016AF9" w:rsidRPr="005B6334" w:rsidRDefault="00016AF9" w:rsidP="00EB5E76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1,</w:t>
            </w:r>
            <w:r w:rsidR="00EB5E76">
              <w:rPr>
                <w:rFonts w:ascii="Arial Narrow" w:hAnsi="Arial Narrow"/>
                <w:b/>
              </w:rPr>
              <w:t>5</w:t>
            </w:r>
            <w:r w:rsidRPr="005B6334">
              <w:rPr>
                <w:rFonts w:ascii="Arial Narrow" w:hAnsi="Arial Narrow"/>
                <w:b/>
              </w:rPr>
              <w:t xml:space="preserve"> ECTS</w:t>
            </w:r>
          </w:p>
        </w:tc>
      </w:tr>
    </w:tbl>
    <w:p w:rsidR="00E7624F" w:rsidRDefault="00E7624F" w:rsidP="00E410DF">
      <w:pPr>
        <w:spacing w:line="240" w:lineRule="auto"/>
        <w:rPr>
          <w:rFonts w:ascii="Arial Narrow" w:hAnsi="Arial Narrow"/>
        </w:rPr>
      </w:pPr>
      <w:r>
        <w:rPr>
          <w:rFonts w:ascii="Arial Narrow" w:hAnsi="Arial Narrow"/>
        </w:rPr>
        <w:br w:type="page"/>
      </w:r>
    </w:p>
    <w:p w:rsidR="00174082" w:rsidRPr="00174082" w:rsidRDefault="00174082" w:rsidP="00E410DF">
      <w:pPr>
        <w:pStyle w:val="Akapitzlist"/>
        <w:numPr>
          <w:ilvl w:val="0"/>
          <w:numId w:val="2"/>
        </w:numPr>
        <w:spacing w:line="240" w:lineRule="auto"/>
        <w:ind w:left="284" w:hanging="284"/>
        <w:jc w:val="center"/>
        <w:rPr>
          <w:rFonts w:ascii="Arial Narrow" w:hAnsi="Arial Narrow"/>
          <w:b/>
          <w:sz w:val="24"/>
          <w:szCs w:val="24"/>
        </w:rPr>
      </w:pPr>
      <w:r w:rsidRPr="00174082">
        <w:rPr>
          <w:rFonts w:ascii="Arial Narrow" w:hAnsi="Arial Narrow"/>
          <w:b/>
          <w:sz w:val="24"/>
          <w:szCs w:val="24"/>
        </w:rPr>
        <w:lastRenderedPageBreak/>
        <w:t>Informacje szczegółowe</w:t>
      </w:r>
    </w:p>
    <w:p w:rsidR="00174082" w:rsidRPr="00174082" w:rsidRDefault="00174082" w:rsidP="00E410DF">
      <w:pPr>
        <w:rPr>
          <w:rFonts w:ascii="Arial Narrow" w:hAnsi="Arial Narrow"/>
          <w:sz w:val="20"/>
          <w:szCs w:val="20"/>
        </w:rPr>
      </w:pPr>
    </w:p>
    <w:tbl>
      <w:tblPr>
        <w:tblW w:w="9747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6"/>
        <w:gridCol w:w="1739"/>
        <w:gridCol w:w="283"/>
        <w:gridCol w:w="142"/>
        <w:gridCol w:w="328"/>
        <w:gridCol w:w="239"/>
        <w:gridCol w:w="1276"/>
        <w:gridCol w:w="141"/>
        <w:gridCol w:w="1418"/>
        <w:gridCol w:w="772"/>
        <w:gridCol w:w="362"/>
        <w:gridCol w:w="1276"/>
        <w:gridCol w:w="1275"/>
      </w:tblGrid>
      <w:tr w:rsidR="000955CB" w:rsidRPr="00174082" w:rsidTr="00CD4D72">
        <w:trPr>
          <w:cantSplit/>
          <w:trHeight w:val="510"/>
          <w:jc w:val="center"/>
        </w:trPr>
        <w:tc>
          <w:tcPr>
            <w:tcW w:w="49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:rsidR="000955CB" w:rsidRPr="00174082" w:rsidRDefault="000955CB" w:rsidP="00E410DF">
            <w:pPr>
              <w:spacing w:line="240" w:lineRule="auto"/>
              <w:ind w:left="113" w:right="113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Wypełnia Zespół Kierunku</w:t>
            </w:r>
          </w:p>
        </w:tc>
        <w:tc>
          <w:tcPr>
            <w:tcW w:w="6338" w:type="dxa"/>
            <w:gridSpan w:val="9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5CB" w:rsidRDefault="000955CB" w:rsidP="000955CB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 xml:space="preserve">Nazwa modułu (bloku przedmiotów): </w:t>
            </w:r>
          </w:p>
          <w:p w:rsidR="000955CB" w:rsidRPr="00174082" w:rsidRDefault="000955CB" w:rsidP="000955CB">
            <w:pPr>
              <w:spacing w:line="240" w:lineRule="auto"/>
              <w:rPr>
                <w:rFonts w:ascii="Arial Narrow" w:hAnsi="Arial Narrow"/>
              </w:rPr>
            </w:pPr>
            <w:r w:rsidRPr="00A340A6">
              <w:rPr>
                <w:rFonts w:ascii="Arial Narrow" w:hAnsi="Arial Narrow"/>
                <w:b/>
                <w:caps/>
              </w:rPr>
              <w:t>Społeczne aspekty informatyki</w:t>
            </w:r>
          </w:p>
        </w:tc>
        <w:tc>
          <w:tcPr>
            <w:tcW w:w="2913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0955CB" w:rsidRPr="00A53F92" w:rsidRDefault="000955CB" w:rsidP="000955CB">
            <w:pPr>
              <w:spacing w:line="240" w:lineRule="auto"/>
              <w:rPr>
                <w:rFonts w:ascii="Arial Narrow" w:hAnsi="Arial Narrow"/>
                <w:b/>
              </w:rPr>
            </w:pPr>
            <w:r w:rsidRPr="00174082">
              <w:rPr>
                <w:rFonts w:ascii="Arial Narrow" w:hAnsi="Arial Narrow"/>
              </w:rPr>
              <w:t xml:space="preserve">Kod modułu: </w:t>
            </w:r>
            <w:r>
              <w:rPr>
                <w:rFonts w:ascii="Arial Narrow" w:hAnsi="Arial Narrow"/>
              </w:rPr>
              <w:t>M2</w:t>
            </w:r>
            <w:r w:rsidR="00197D29">
              <w:rPr>
                <w:rFonts w:ascii="Arial Narrow" w:hAnsi="Arial Narrow"/>
              </w:rPr>
              <w:t>1</w:t>
            </w:r>
          </w:p>
        </w:tc>
      </w:tr>
      <w:tr w:rsidR="000955CB" w:rsidRPr="00174082" w:rsidTr="00CD4D72">
        <w:trPr>
          <w:cantSplit/>
          <w:jc w:val="center"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955CB" w:rsidRPr="00174082" w:rsidRDefault="000955CB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633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5CB" w:rsidRPr="00174082" w:rsidRDefault="000955CB" w:rsidP="000955CB">
            <w:pPr>
              <w:spacing w:line="240" w:lineRule="auto"/>
              <w:rPr>
                <w:rFonts w:ascii="Arial Narrow" w:hAnsi="Arial Narrow"/>
                <w:b/>
              </w:rPr>
            </w:pPr>
            <w:r w:rsidRPr="00174082">
              <w:rPr>
                <w:rFonts w:ascii="Arial Narrow" w:hAnsi="Arial Narrow"/>
              </w:rPr>
              <w:t xml:space="preserve">Nazwa przedmiotu:  </w:t>
            </w:r>
          </w:p>
          <w:p w:rsidR="000955CB" w:rsidRPr="00174082" w:rsidRDefault="000955CB" w:rsidP="000955CB">
            <w:pPr>
              <w:spacing w:line="240" w:lineRule="auto"/>
              <w:rPr>
                <w:rFonts w:ascii="Arial Narrow" w:hAnsi="Arial Narrow"/>
                <w:b/>
              </w:rPr>
            </w:pPr>
            <w:r w:rsidRPr="009C033F">
              <w:rPr>
                <w:rFonts w:ascii="Arial Narrow" w:hAnsi="Arial Narrow"/>
                <w:b/>
              </w:rPr>
              <w:t>Społeczne aspekty informatyki</w:t>
            </w:r>
          </w:p>
        </w:tc>
        <w:tc>
          <w:tcPr>
            <w:tcW w:w="29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0955CB" w:rsidRPr="00174082" w:rsidRDefault="000955CB" w:rsidP="000955CB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 xml:space="preserve">Kod przedmiotu: </w:t>
            </w:r>
          </w:p>
          <w:p w:rsidR="000955CB" w:rsidRPr="00174082" w:rsidRDefault="000955CB" w:rsidP="000955CB">
            <w:pPr>
              <w:spacing w:line="240" w:lineRule="auto"/>
              <w:rPr>
                <w:rFonts w:ascii="Arial Narrow" w:hAnsi="Arial Narrow"/>
              </w:rPr>
            </w:pPr>
          </w:p>
        </w:tc>
      </w:tr>
      <w:tr w:rsidR="000955CB" w:rsidRPr="00174082" w:rsidTr="00CD4D72">
        <w:trPr>
          <w:cantSplit/>
          <w:jc w:val="center"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955CB" w:rsidRPr="00174082" w:rsidRDefault="000955CB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925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0955CB" w:rsidRPr="00174082" w:rsidRDefault="000955CB" w:rsidP="000955CB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Nazwa jednostki prowadzącej przedmiot / moduł:</w:t>
            </w:r>
            <w:r w:rsidRPr="00174082">
              <w:rPr>
                <w:rFonts w:ascii="Arial Narrow" w:hAnsi="Arial Narrow"/>
                <w:b/>
              </w:rPr>
              <w:t xml:space="preserve"> </w:t>
            </w:r>
            <w:r>
              <w:rPr>
                <w:rFonts w:ascii="Arial Narrow" w:hAnsi="Arial Narrow"/>
                <w:b/>
              </w:rPr>
              <w:br/>
            </w:r>
            <w:r w:rsidRPr="00247DD3">
              <w:rPr>
                <w:rFonts w:ascii="Arial Narrow" w:hAnsi="Arial Narrow"/>
                <w:b/>
                <w:caps/>
              </w:rPr>
              <w:t>Instytut Informatyki Stosowanej</w:t>
            </w:r>
            <w:r>
              <w:rPr>
                <w:rFonts w:ascii="Arial Narrow" w:hAnsi="Arial Narrow"/>
                <w:b/>
              </w:rPr>
              <w:t xml:space="preserve"> im. Krzysztofa Brzeskiego</w:t>
            </w:r>
          </w:p>
        </w:tc>
      </w:tr>
      <w:tr w:rsidR="000955CB" w:rsidRPr="00174082" w:rsidTr="00CD4D72">
        <w:trPr>
          <w:cantSplit/>
          <w:jc w:val="center"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955CB" w:rsidRPr="00174082" w:rsidRDefault="000955CB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40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5CB" w:rsidRPr="00174082" w:rsidRDefault="000955CB" w:rsidP="000955CB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Nazwa kierunku:</w:t>
            </w:r>
            <w:r>
              <w:rPr>
                <w:rFonts w:ascii="Arial Narrow" w:hAnsi="Arial Narrow"/>
              </w:rPr>
              <w:t xml:space="preserve"> </w:t>
            </w:r>
            <w:r>
              <w:rPr>
                <w:rFonts w:ascii="Arial Narrow" w:hAnsi="Arial Narrow"/>
              </w:rPr>
              <w:br/>
            </w:r>
            <w:r w:rsidRPr="00783E43">
              <w:rPr>
                <w:rFonts w:ascii="Arial Narrow" w:hAnsi="Arial Narrow"/>
                <w:b/>
              </w:rPr>
              <w:t>INFORMATYKA</w:t>
            </w:r>
          </w:p>
        </w:tc>
        <w:tc>
          <w:tcPr>
            <w:tcW w:w="52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0955CB" w:rsidRPr="00174082" w:rsidRDefault="000955CB" w:rsidP="000955CB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Nazwa kierunku:</w:t>
            </w:r>
            <w:r>
              <w:rPr>
                <w:rFonts w:ascii="Arial Narrow" w:hAnsi="Arial Narrow"/>
              </w:rPr>
              <w:t xml:space="preserve"> </w:t>
            </w:r>
            <w:r>
              <w:rPr>
                <w:rFonts w:ascii="Arial Narrow" w:hAnsi="Arial Narrow"/>
              </w:rPr>
              <w:br/>
            </w:r>
            <w:r w:rsidRPr="00783E43">
              <w:rPr>
                <w:rFonts w:ascii="Arial Narrow" w:hAnsi="Arial Narrow"/>
                <w:b/>
              </w:rPr>
              <w:t>INFORMATYKA</w:t>
            </w:r>
          </w:p>
        </w:tc>
      </w:tr>
      <w:tr w:rsidR="00D33270" w:rsidRPr="00174082" w:rsidTr="00CD4D72">
        <w:trPr>
          <w:cantSplit/>
          <w:jc w:val="center"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D33270" w:rsidRPr="00174082" w:rsidRDefault="00D33270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2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270" w:rsidRPr="00174082" w:rsidRDefault="00D33270" w:rsidP="00516C8A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Forma studiów:</w:t>
            </w:r>
          </w:p>
          <w:p w:rsidR="00D33270" w:rsidRPr="00174082" w:rsidRDefault="00D33270" w:rsidP="00516C8A">
            <w:pPr>
              <w:spacing w:line="240" w:lineRule="auto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stacjonarne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270" w:rsidRPr="00174082" w:rsidRDefault="00D33270" w:rsidP="00516C8A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Profil kształcenia:</w:t>
            </w:r>
          </w:p>
          <w:p w:rsidR="00D33270" w:rsidRPr="00174082" w:rsidRDefault="00D33270" w:rsidP="00516C8A">
            <w:pPr>
              <w:spacing w:line="240" w:lineRule="auto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praktyczny</w:t>
            </w:r>
          </w:p>
        </w:tc>
        <w:tc>
          <w:tcPr>
            <w:tcW w:w="52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D33270" w:rsidRPr="00174082" w:rsidRDefault="00D33270" w:rsidP="00516C8A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Specjalność:</w:t>
            </w:r>
          </w:p>
          <w:p w:rsidR="00D33270" w:rsidRPr="00174082" w:rsidRDefault="00D33270" w:rsidP="00516C8A">
            <w:pPr>
              <w:spacing w:line="240" w:lineRule="auto"/>
              <w:rPr>
                <w:rFonts w:ascii="Arial Narrow" w:hAnsi="Arial Narrow"/>
              </w:rPr>
            </w:pPr>
          </w:p>
        </w:tc>
      </w:tr>
      <w:tr w:rsidR="00D33270" w:rsidRPr="00174082" w:rsidTr="00CD4D72">
        <w:trPr>
          <w:cantSplit/>
          <w:jc w:val="center"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D33270" w:rsidRPr="00174082" w:rsidRDefault="00D33270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2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270" w:rsidRPr="00174082" w:rsidRDefault="00D33270" w:rsidP="00516C8A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 xml:space="preserve">Rok / semestr: </w:t>
            </w:r>
          </w:p>
          <w:p w:rsidR="00D33270" w:rsidRPr="00174082" w:rsidRDefault="00474F82" w:rsidP="00516C8A">
            <w:pPr>
              <w:spacing w:line="240" w:lineRule="auto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4/8</w:t>
            </w:r>
          </w:p>
        </w:tc>
        <w:tc>
          <w:tcPr>
            <w:tcW w:w="35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270" w:rsidRPr="00174082" w:rsidRDefault="00D33270" w:rsidP="00516C8A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Status przedmiotu /modułu:</w:t>
            </w:r>
          </w:p>
          <w:p w:rsidR="00D33270" w:rsidRPr="00174082" w:rsidRDefault="00D33270" w:rsidP="00516C8A">
            <w:pPr>
              <w:spacing w:line="240" w:lineRule="auto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obowiązkowy</w:t>
            </w:r>
          </w:p>
        </w:tc>
        <w:tc>
          <w:tcPr>
            <w:tcW w:w="36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D33270" w:rsidRPr="00174082" w:rsidRDefault="00D33270" w:rsidP="00516C8A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Język przedmiotu / modułu:</w:t>
            </w:r>
          </w:p>
          <w:p w:rsidR="00D33270" w:rsidRPr="00174082" w:rsidRDefault="00D33270" w:rsidP="00516C8A">
            <w:pPr>
              <w:spacing w:line="240" w:lineRule="auto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polski</w:t>
            </w:r>
          </w:p>
        </w:tc>
      </w:tr>
      <w:tr w:rsidR="00174082" w:rsidRPr="00174082" w:rsidTr="00CD4D72">
        <w:trPr>
          <w:cantSplit/>
          <w:jc w:val="center"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74082" w:rsidRPr="00174082" w:rsidRDefault="00174082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082" w:rsidRPr="00174082" w:rsidRDefault="00174082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Forma zajęć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082" w:rsidRPr="00174082" w:rsidRDefault="00174082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wykład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082" w:rsidRPr="00174082" w:rsidRDefault="00174082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ćwiczenia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082" w:rsidRPr="00174082" w:rsidRDefault="00174082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laboratorium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082" w:rsidRPr="00174082" w:rsidRDefault="00174082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projekt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082" w:rsidRPr="00174082" w:rsidRDefault="00174082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seminarium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174082" w:rsidRPr="00174082" w:rsidRDefault="00174082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 xml:space="preserve">inne </w:t>
            </w:r>
            <w:r w:rsidRPr="00174082">
              <w:rPr>
                <w:rFonts w:ascii="Arial Narrow" w:hAnsi="Arial Narrow"/>
              </w:rPr>
              <w:br/>
              <w:t>(wpisać jakie)</w:t>
            </w:r>
          </w:p>
        </w:tc>
      </w:tr>
      <w:tr w:rsidR="00174082" w:rsidRPr="00174082" w:rsidTr="00CD4D72">
        <w:trPr>
          <w:cantSplit/>
          <w:trHeight w:val="406"/>
          <w:jc w:val="center"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74082" w:rsidRPr="00174082" w:rsidRDefault="00174082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174082" w:rsidRPr="00174082" w:rsidRDefault="00174082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Wymiar zajęć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082" w:rsidRPr="00174082" w:rsidRDefault="00D33270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15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4082" w:rsidRPr="00174082" w:rsidRDefault="00174082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082" w:rsidRPr="00174082" w:rsidRDefault="00174082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082" w:rsidRPr="00174082" w:rsidRDefault="00174082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082" w:rsidRPr="00174082" w:rsidRDefault="00D33270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30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74082" w:rsidRPr="00174082" w:rsidRDefault="00174082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</w:p>
        </w:tc>
      </w:tr>
      <w:tr w:rsidR="00995BD5" w:rsidRPr="00174082" w:rsidTr="00CD4D72">
        <w:trPr>
          <w:trHeight w:val="747"/>
          <w:jc w:val="center"/>
        </w:trPr>
        <w:tc>
          <w:tcPr>
            <w:tcW w:w="2988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BD5" w:rsidRPr="00174082" w:rsidRDefault="00995BD5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Koordynator przedmiotu / modułu</w:t>
            </w:r>
          </w:p>
        </w:tc>
        <w:tc>
          <w:tcPr>
            <w:tcW w:w="675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95BD5" w:rsidRPr="009C033F" w:rsidRDefault="00995BD5" w:rsidP="00995BD5">
            <w:pPr>
              <w:rPr>
                <w:rFonts w:ascii="Arial Narrow" w:hAnsi="Arial Narrow"/>
                <w:b/>
              </w:rPr>
            </w:pPr>
            <w:r w:rsidRPr="009C033F">
              <w:rPr>
                <w:rFonts w:ascii="Arial Narrow" w:hAnsi="Arial Narrow"/>
                <w:b/>
              </w:rPr>
              <w:t xml:space="preserve">mgr Bogumiła </w:t>
            </w:r>
            <w:proofErr w:type="spellStart"/>
            <w:r w:rsidRPr="009C033F">
              <w:rPr>
                <w:rFonts w:ascii="Arial Narrow" w:hAnsi="Arial Narrow"/>
                <w:b/>
              </w:rPr>
              <w:t>Salmonowicz</w:t>
            </w:r>
            <w:proofErr w:type="spellEnd"/>
          </w:p>
        </w:tc>
      </w:tr>
      <w:tr w:rsidR="00995BD5" w:rsidRPr="00174082" w:rsidTr="00CD4D72">
        <w:trPr>
          <w:trHeight w:val="584"/>
          <w:jc w:val="center"/>
        </w:trPr>
        <w:tc>
          <w:tcPr>
            <w:tcW w:w="2988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95BD5" w:rsidRPr="00174082" w:rsidRDefault="00995BD5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Prowadzący zajęcia</w:t>
            </w:r>
          </w:p>
        </w:tc>
        <w:tc>
          <w:tcPr>
            <w:tcW w:w="6759" w:type="dxa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995BD5" w:rsidRPr="009C033F" w:rsidRDefault="00995BD5" w:rsidP="00995BD5">
            <w:pPr>
              <w:rPr>
                <w:rFonts w:ascii="Arial Narrow" w:hAnsi="Arial Narrow"/>
                <w:b/>
              </w:rPr>
            </w:pPr>
            <w:r w:rsidRPr="009C033F">
              <w:rPr>
                <w:rFonts w:ascii="Arial Narrow" w:hAnsi="Arial Narrow"/>
                <w:b/>
              </w:rPr>
              <w:t xml:space="preserve">mgr Bogumiła </w:t>
            </w:r>
            <w:proofErr w:type="spellStart"/>
            <w:r w:rsidRPr="009C033F">
              <w:rPr>
                <w:rFonts w:ascii="Arial Narrow" w:hAnsi="Arial Narrow"/>
                <w:b/>
              </w:rPr>
              <w:t>Salmonowicz</w:t>
            </w:r>
            <w:proofErr w:type="spellEnd"/>
            <w:r>
              <w:rPr>
                <w:rFonts w:ascii="Arial Narrow" w:hAnsi="Arial Narrow"/>
                <w:b/>
              </w:rPr>
              <w:t>, Marzanna Tyburska</w:t>
            </w:r>
          </w:p>
        </w:tc>
      </w:tr>
      <w:tr w:rsidR="00174082" w:rsidRPr="00174082" w:rsidTr="00CD4D72">
        <w:trPr>
          <w:trHeight w:val="540"/>
          <w:jc w:val="center"/>
        </w:trPr>
        <w:tc>
          <w:tcPr>
            <w:tcW w:w="9747" w:type="dxa"/>
            <w:gridSpan w:val="1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174082" w:rsidRPr="00174082" w:rsidRDefault="00174082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  <w:b/>
              </w:rPr>
              <w:t>TREŚCI PROGRAMOWE</w:t>
            </w:r>
          </w:p>
        </w:tc>
      </w:tr>
      <w:tr w:rsidR="00174082" w:rsidRPr="00174082" w:rsidTr="00CD4D72">
        <w:trPr>
          <w:jc w:val="center"/>
        </w:trPr>
        <w:tc>
          <w:tcPr>
            <w:tcW w:w="9747" w:type="dxa"/>
            <w:gridSpan w:val="1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174082" w:rsidRPr="00174082" w:rsidRDefault="00174082" w:rsidP="00E410DF">
            <w:pPr>
              <w:spacing w:line="240" w:lineRule="auto"/>
              <w:rPr>
                <w:rFonts w:ascii="Arial Narrow" w:hAnsi="Arial Narrow"/>
                <w:b/>
              </w:rPr>
            </w:pPr>
            <w:r w:rsidRPr="00174082">
              <w:rPr>
                <w:rFonts w:ascii="Arial Narrow" w:hAnsi="Arial Narrow"/>
                <w:b/>
              </w:rPr>
              <w:t>Wykład</w:t>
            </w:r>
          </w:p>
        </w:tc>
      </w:tr>
      <w:tr w:rsidR="00802C57" w:rsidRPr="00174082" w:rsidTr="00CD4D72">
        <w:trPr>
          <w:jc w:val="center"/>
        </w:trPr>
        <w:tc>
          <w:tcPr>
            <w:tcW w:w="9747" w:type="dxa"/>
            <w:gridSpan w:val="1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802C57" w:rsidRDefault="00802C57" w:rsidP="00802C57">
            <w:pPr>
              <w:numPr>
                <w:ilvl w:val="0"/>
                <w:numId w:val="4"/>
              </w:numPr>
              <w:spacing w:line="240" w:lineRule="auto"/>
              <w:rPr>
                <w:rFonts w:ascii="Arial Narrow" w:hAnsi="Arial Narrow"/>
              </w:rPr>
            </w:pPr>
            <w:r w:rsidRPr="009C033F">
              <w:rPr>
                <w:rFonts w:ascii="Arial Narrow" w:hAnsi="Arial Narrow"/>
              </w:rPr>
              <w:t>Osobowościowe i etyczne uwarunkowania poczucia odpowiedzialności zawodowej</w:t>
            </w:r>
          </w:p>
          <w:p w:rsidR="00802C57" w:rsidRDefault="00802C57" w:rsidP="00802C57">
            <w:pPr>
              <w:numPr>
                <w:ilvl w:val="0"/>
                <w:numId w:val="4"/>
              </w:numPr>
              <w:spacing w:line="240" w:lineRule="auto"/>
              <w:rPr>
                <w:rFonts w:ascii="Arial Narrow" w:hAnsi="Arial Narrow"/>
              </w:rPr>
            </w:pPr>
            <w:r w:rsidRPr="00765CD4">
              <w:rPr>
                <w:rFonts w:ascii="Arial Narrow" w:hAnsi="Arial Narrow"/>
              </w:rPr>
              <w:t>Idea uczenia się przez całe życie jako kluczowy warunek dyscyplin informatycznyc</w:t>
            </w:r>
            <w:r>
              <w:rPr>
                <w:rFonts w:ascii="Arial Narrow" w:hAnsi="Arial Narrow"/>
              </w:rPr>
              <w:t>h</w:t>
            </w:r>
          </w:p>
          <w:p w:rsidR="00802C57" w:rsidRDefault="00802C57" w:rsidP="00802C57">
            <w:pPr>
              <w:numPr>
                <w:ilvl w:val="0"/>
                <w:numId w:val="4"/>
              </w:numPr>
              <w:spacing w:line="240" w:lineRule="auto"/>
              <w:rPr>
                <w:rFonts w:ascii="Arial Narrow" w:hAnsi="Arial Narrow"/>
              </w:rPr>
            </w:pPr>
            <w:r w:rsidRPr="00765CD4">
              <w:rPr>
                <w:rFonts w:ascii="Arial Narrow" w:hAnsi="Arial Narrow"/>
              </w:rPr>
              <w:t>Kompetencje twarde i miękkie w działalności zawodowej informatyka</w:t>
            </w:r>
          </w:p>
          <w:p w:rsidR="00802C57" w:rsidRDefault="00802C57" w:rsidP="00802C57">
            <w:pPr>
              <w:numPr>
                <w:ilvl w:val="0"/>
                <w:numId w:val="4"/>
              </w:numPr>
              <w:spacing w:line="240" w:lineRule="auto"/>
              <w:rPr>
                <w:rFonts w:ascii="Arial Narrow" w:hAnsi="Arial Narrow"/>
              </w:rPr>
            </w:pPr>
            <w:r w:rsidRPr="00765CD4">
              <w:rPr>
                <w:rFonts w:ascii="Arial Narrow" w:hAnsi="Arial Narrow"/>
              </w:rPr>
              <w:t>Rola inteligencji emocjonalnej i umiejętności społecznych w radzeniu sobie z wyzwaniami i ryzykiem w  zawodzie informatyka</w:t>
            </w:r>
          </w:p>
          <w:p w:rsidR="00802C57" w:rsidRDefault="00802C57" w:rsidP="00802C57">
            <w:pPr>
              <w:numPr>
                <w:ilvl w:val="0"/>
                <w:numId w:val="4"/>
              </w:numPr>
              <w:spacing w:line="240" w:lineRule="auto"/>
              <w:rPr>
                <w:rFonts w:ascii="Arial Narrow" w:hAnsi="Arial Narrow"/>
              </w:rPr>
            </w:pPr>
            <w:r w:rsidRPr="00765CD4">
              <w:rPr>
                <w:rFonts w:ascii="Arial Narrow" w:hAnsi="Arial Narrow"/>
              </w:rPr>
              <w:t>Wybrane elementy teorii komunikacji interpersonalnej</w:t>
            </w:r>
          </w:p>
          <w:p w:rsidR="00802C57" w:rsidRDefault="00802C57" w:rsidP="00802C57">
            <w:pPr>
              <w:numPr>
                <w:ilvl w:val="0"/>
                <w:numId w:val="4"/>
              </w:numPr>
              <w:spacing w:line="240" w:lineRule="auto"/>
              <w:rPr>
                <w:rFonts w:ascii="Arial Narrow" w:hAnsi="Arial Narrow"/>
              </w:rPr>
            </w:pPr>
            <w:r w:rsidRPr="00765CD4">
              <w:rPr>
                <w:rFonts w:ascii="Arial Narrow" w:hAnsi="Arial Narrow"/>
              </w:rPr>
              <w:t>Asertywność jako warunek odpowiedzialności zawodowej</w:t>
            </w:r>
          </w:p>
          <w:p w:rsidR="00802C57" w:rsidRDefault="00802C57" w:rsidP="00802C57">
            <w:pPr>
              <w:numPr>
                <w:ilvl w:val="0"/>
                <w:numId w:val="4"/>
              </w:numPr>
              <w:spacing w:line="240" w:lineRule="auto"/>
              <w:rPr>
                <w:rFonts w:ascii="Arial Narrow" w:hAnsi="Arial Narrow"/>
              </w:rPr>
            </w:pPr>
            <w:r w:rsidRPr="00765CD4">
              <w:rPr>
                <w:rFonts w:ascii="Arial Narrow" w:hAnsi="Arial Narrow"/>
              </w:rPr>
              <w:t>Konflikty i sytuacje trudne w zawodzie informatyka</w:t>
            </w:r>
          </w:p>
          <w:p w:rsidR="00802C57" w:rsidRPr="00802C57" w:rsidRDefault="00802C57" w:rsidP="00802C57">
            <w:pPr>
              <w:numPr>
                <w:ilvl w:val="0"/>
                <w:numId w:val="4"/>
              </w:numPr>
              <w:spacing w:line="240" w:lineRule="auto"/>
              <w:rPr>
                <w:rFonts w:ascii="Arial Narrow" w:hAnsi="Arial Narrow"/>
              </w:rPr>
            </w:pPr>
            <w:r w:rsidRPr="00802C57">
              <w:rPr>
                <w:rFonts w:ascii="Arial Narrow" w:hAnsi="Arial Narrow"/>
              </w:rPr>
              <w:t>Zarządzanie czasem</w:t>
            </w:r>
          </w:p>
          <w:p w:rsidR="00802C57" w:rsidRDefault="00802C57" w:rsidP="00802C57">
            <w:pPr>
              <w:numPr>
                <w:ilvl w:val="0"/>
                <w:numId w:val="4"/>
              </w:numPr>
              <w:spacing w:line="240" w:lineRule="auto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Wpływ stresu na pracę zawodową informatyka</w:t>
            </w:r>
          </w:p>
          <w:p w:rsidR="00802C57" w:rsidRDefault="00802C57" w:rsidP="00802C57">
            <w:pPr>
              <w:numPr>
                <w:ilvl w:val="0"/>
                <w:numId w:val="4"/>
              </w:numPr>
              <w:spacing w:line="240" w:lineRule="auto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Etyka w zawodach informatycznych</w:t>
            </w:r>
          </w:p>
          <w:p w:rsidR="00802C57" w:rsidRPr="009C033F" w:rsidRDefault="00802C57" w:rsidP="00AA7892">
            <w:pPr>
              <w:rPr>
                <w:rFonts w:ascii="Arial Narrow" w:hAnsi="Arial Narrow"/>
              </w:rPr>
            </w:pPr>
          </w:p>
        </w:tc>
      </w:tr>
      <w:tr w:rsidR="00174082" w:rsidRPr="00174082" w:rsidTr="00CD4D72">
        <w:trPr>
          <w:jc w:val="center"/>
        </w:trPr>
        <w:tc>
          <w:tcPr>
            <w:tcW w:w="9747" w:type="dxa"/>
            <w:gridSpan w:val="1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174082" w:rsidRPr="00174082" w:rsidRDefault="00802C57" w:rsidP="00E410DF">
            <w:pPr>
              <w:spacing w:line="240" w:lineRule="auto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Seminarium</w:t>
            </w:r>
          </w:p>
        </w:tc>
      </w:tr>
      <w:tr w:rsidR="00802C57" w:rsidRPr="00174082" w:rsidTr="00CD4D72">
        <w:trPr>
          <w:jc w:val="center"/>
        </w:trPr>
        <w:tc>
          <w:tcPr>
            <w:tcW w:w="9747" w:type="dxa"/>
            <w:gridSpan w:val="1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802C57" w:rsidRPr="008615D3" w:rsidRDefault="00802C57" w:rsidP="00802C57">
            <w:pPr>
              <w:numPr>
                <w:ilvl w:val="0"/>
                <w:numId w:val="5"/>
              </w:numPr>
              <w:spacing w:line="240" w:lineRule="auto"/>
              <w:rPr>
                <w:rFonts w:ascii="Arial Narrow" w:hAnsi="Arial Narrow"/>
              </w:rPr>
            </w:pPr>
            <w:r w:rsidRPr="009C033F">
              <w:rPr>
                <w:rFonts w:ascii="Arial Narrow" w:hAnsi="Arial Narrow"/>
              </w:rPr>
              <w:t xml:space="preserve">Etyczne i prawne wyznaczniki zawodu informatyka a osobowościowe mechanizmy </w:t>
            </w:r>
            <w:r w:rsidRPr="008615D3">
              <w:rPr>
                <w:rFonts w:ascii="Arial Narrow" w:hAnsi="Arial Narrow"/>
              </w:rPr>
              <w:t>reagowania na stres, konflikt i sytuacje trudne.</w:t>
            </w:r>
          </w:p>
          <w:p w:rsidR="00802C57" w:rsidRDefault="00802C57" w:rsidP="00802C57">
            <w:pPr>
              <w:numPr>
                <w:ilvl w:val="0"/>
                <w:numId w:val="5"/>
              </w:numPr>
              <w:spacing w:line="240" w:lineRule="auto"/>
              <w:rPr>
                <w:rFonts w:ascii="Arial Narrow" w:hAnsi="Arial Narrow"/>
              </w:rPr>
            </w:pPr>
            <w:r w:rsidRPr="00765CD4">
              <w:rPr>
                <w:rFonts w:ascii="Arial Narrow" w:hAnsi="Arial Narrow"/>
              </w:rPr>
              <w:t>Podnoszenie poziomu samoświadomości i  stymulacja samorozwoju</w:t>
            </w:r>
          </w:p>
          <w:p w:rsidR="00802C57" w:rsidRDefault="00802C57" w:rsidP="00802C57">
            <w:pPr>
              <w:numPr>
                <w:ilvl w:val="0"/>
                <w:numId w:val="5"/>
              </w:numPr>
              <w:spacing w:line="240" w:lineRule="auto"/>
              <w:rPr>
                <w:rFonts w:ascii="Arial Narrow" w:hAnsi="Arial Narrow"/>
              </w:rPr>
            </w:pPr>
            <w:r w:rsidRPr="00765CD4">
              <w:rPr>
                <w:rFonts w:ascii="Arial Narrow" w:hAnsi="Arial Narrow"/>
              </w:rPr>
              <w:t>Autoprezentacja w różnych sytuacjach społecznych i zawodowych</w:t>
            </w:r>
          </w:p>
          <w:p w:rsidR="00802C57" w:rsidRDefault="00802C57" w:rsidP="00802C57">
            <w:pPr>
              <w:numPr>
                <w:ilvl w:val="0"/>
                <w:numId w:val="5"/>
              </w:numPr>
              <w:spacing w:line="240" w:lineRule="auto"/>
              <w:rPr>
                <w:rFonts w:ascii="Arial Narrow" w:hAnsi="Arial Narrow"/>
              </w:rPr>
            </w:pPr>
            <w:r w:rsidRPr="00765CD4">
              <w:rPr>
                <w:rFonts w:ascii="Arial Narrow" w:hAnsi="Arial Narrow"/>
              </w:rPr>
              <w:t xml:space="preserve">Dokumenty aplikacyjne i umiejętność prowadzenia rozmów kwalifikacyjnych o pracę </w:t>
            </w:r>
          </w:p>
          <w:p w:rsidR="00802C57" w:rsidRPr="008615D3" w:rsidRDefault="00802C57" w:rsidP="00802C57">
            <w:pPr>
              <w:numPr>
                <w:ilvl w:val="0"/>
                <w:numId w:val="5"/>
              </w:numPr>
              <w:spacing w:line="240" w:lineRule="auto"/>
              <w:rPr>
                <w:rFonts w:ascii="Arial Narrow" w:hAnsi="Arial Narrow"/>
              </w:rPr>
            </w:pPr>
            <w:r w:rsidRPr="00765CD4">
              <w:rPr>
                <w:rFonts w:ascii="Arial Narrow" w:hAnsi="Arial Narrow"/>
              </w:rPr>
              <w:t xml:space="preserve">Warunki skutecznej komunikacji interpersonalnej: </w:t>
            </w:r>
            <w:proofErr w:type="spellStart"/>
            <w:r w:rsidRPr="00765CD4">
              <w:rPr>
                <w:rFonts w:ascii="Arial Narrow" w:hAnsi="Arial Narrow"/>
              </w:rPr>
              <w:t>proksemika</w:t>
            </w:r>
            <w:proofErr w:type="spellEnd"/>
            <w:r w:rsidRPr="00765CD4">
              <w:rPr>
                <w:rFonts w:ascii="Arial Narrow" w:hAnsi="Arial Narrow"/>
              </w:rPr>
              <w:t>; język ciała; rodzaje</w:t>
            </w:r>
            <w:r>
              <w:rPr>
                <w:rFonts w:ascii="Arial Narrow" w:hAnsi="Arial Narrow"/>
              </w:rPr>
              <w:t xml:space="preserve"> komunikatów; bariery</w:t>
            </w:r>
            <w:r w:rsidRPr="008615D3">
              <w:rPr>
                <w:rFonts w:ascii="Arial Narrow" w:hAnsi="Arial Narrow"/>
              </w:rPr>
              <w:t xml:space="preserve"> w komunikacji interpersonalnej; zasady przyjmowania i udzielania krytyki; aktywne słuchanie itp. </w:t>
            </w:r>
          </w:p>
          <w:p w:rsidR="00802C57" w:rsidRDefault="00802C57" w:rsidP="00802C57">
            <w:pPr>
              <w:numPr>
                <w:ilvl w:val="0"/>
                <w:numId w:val="5"/>
              </w:numPr>
              <w:spacing w:line="240" w:lineRule="auto"/>
              <w:rPr>
                <w:rFonts w:ascii="Arial Narrow" w:hAnsi="Arial Narrow"/>
              </w:rPr>
            </w:pPr>
            <w:r w:rsidRPr="00765CD4">
              <w:rPr>
                <w:rFonts w:ascii="Arial Narrow" w:hAnsi="Arial Narrow"/>
              </w:rPr>
              <w:t>Autodiagnoza w zakresie asertywnych i nie asertywnych nawyków zachowań</w:t>
            </w:r>
            <w:r>
              <w:rPr>
                <w:rFonts w:ascii="Arial Narrow" w:hAnsi="Arial Narrow"/>
              </w:rPr>
              <w:t xml:space="preserve"> </w:t>
            </w:r>
            <w:r w:rsidRPr="00765CD4">
              <w:rPr>
                <w:rFonts w:ascii="Arial Narrow" w:hAnsi="Arial Narrow"/>
              </w:rPr>
              <w:t>społecznych w kontekście szans na osiąganie sukcesu zawodowego i osobistego</w:t>
            </w:r>
          </w:p>
          <w:p w:rsidR="00802C57" w:rsidRDefault="00802C57" w:rsidP="00802C57">
            <w:pPr>
              <w:numPr>
                <w:ilvl w:val="0"/>
                <w:numId w:val="5"/>
              </w:numPr>
              <w:spacing w:line="240" w:lineRule="auto"/>
              <w:rPr>
                <w:rFonts w:ascii="Arial Narrow" w:hAnsi="Arial Narrow"/>
              </w:rPr>
            </w:pPr>
            <w:r w:rsidRPr="00765CD4">
              <w:rPr>
                <w:rFonts w:ascii="Arial Narrow" w:hAnsi="Arial Narrow"/>
              </w:rPr>
              <w:t>Strategie kierowania konfliktem ze szczególnym uwzględnieniem negocjacji i mediacji</w:t>
            </w:r>
          </w:p>
          <w:p w:rsidR="00802C57" w:rsidRDefault="00802C57" w:rsidP="00802C57">
            <w:pPr>
              <w:numPr>
                <w:ilvl w:val="0"/>
                <w:numId w:val="5"/>
              </w:numPr>
              <w:spacing w:line="240" w:lineRule="auto"/>
              <w:rPr>
                <w:rFonts w:ascii="Arial Narrow" w:hAnsi="Arial Narrow"/>
              </w:rPr>
            </w:pPr>
            <w:r w:rsidRPr="00765CD4">
              <w:rPr>
                <w:rFonts w:ascii="Arial Narrow" w:hAnsi="Arial Narrow"/>
              </w:rPr>
              <w:t>Radzenie sobie ze stresem w zawodzie informatyka</w:t>
            </w:r>
          </w:p>
          <w:p w:rsidR="00802C57" w:rsidRDefault="00802C57" w:rsidP="00802C57">
            <w:pPr>
              <w:numPr>
                <w:ilvl w:val="0"/>
                <w:numId w:val="5"/>
              </w:numPr>
              <w:spacing w:line="240" w:lineRule="auto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Techniki i procedury planowania jako warunki efektywnego zarządzania sobą w czasie</w:t>
            </w:r>
          </w:p>
          <w:p w:rsidR="00802C57" w:rsidRDefault="00802C57" w:rsidP="00802C57">
            <w:pPr>
              <w:numPr>
                <w:ilvl w:val="0"/>
                <w:numId w:val="5"/>
              </w:numPr>
              <w:spacing w:line="240" w:lineRule="auto"/>
              <w:rPr>
                <w:rFonts w:ascii="Arial Narrow" w:hAnsi="Arial Narrow"/>
              </w:rPr>
            </w:pPr>
            <w:r w:rsidRPr="00765CD4">
              <w:rPr>
                <w:rFonts w:ascii="Arial Narrow" w:hAnsi="Arial Narrow"/>
              </w:rPr>
              <w:t>Etyczne, społeczne i psychologiczne konteksty ryzyka w wykonywaniu zawodu</w:t>
            </w:r>
            <w:r>
              <w:rPr>
                <w:rFonts w:ascii="Arial Narrow" w:hAnsi="Arial Narrow"/>
              </w:rPr>
              <w:t xml:space="preserve"> </w:t>
            </w:r>
            <w:r w:rsidRPr="00765CD4">
              <w:rPr>
                <w:rFonts w:ascii="Arial Narrow" w:hAnsi="Arial Narrow"/>
              </w:rPr>
              <w:t>informatyka</w:t>
            </w:r>
          </w:p>
          <w:p w:rsidR="00802C57" w:rsidRPr="009C033F" w:rsidRDefault="00802C57" w:rsidP="00CD4D72">
            <w:pPr>
              <w:rPr>
                <w:rFonts w:ascii="Arial Narrow" w:hAnsi="Arial Narrow"/>
              </w:rPr>
            </w:pPr>
          </w:p>
        </w:tc>
      </w:tr>
      <w:tr w:rsidR="00174082" w:rsidRPr="00174082" w:rsidTr="00CD4D72">
        <w:trPr>
          <w:jc w:val="center"/>
        </w:trPr>
        <w:tc>
          <w:tcPr>
            <w:tcW w:w="9747" w:type="dxa"/>
            <w:gridSpan w:val="1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174082" w:rsidRPr="00174082" w:rsidRDefault="00174082" w:rsidP="00E410DF">
            <w:pPr>
              <w:spacing w:line="240" w:lineRule="auto"/>
              <w:rPr>
                <w:rFonts w:ascii="Arial Narrow" w:hAnsi="Arial Narrow"/>
                <w:b/>
              </w:rPr>
            </w:pPr>
          </w:p>
        </w:tc>
      </w:tr>
      <w:tr w:rsidR="00174082" w:rsidRPr="00174082" w:rsidTr="00CD4D72">
        <w:trPr>
          <w:trHeight w:val="293"/>
          <w:jc w:val="center"/>
        </w:trPr>
        <w:tc>
          <w:tcPr>
            <w:tcW w:w="9747" w:type="dxa"/>
            <w:gridSpan w:val="13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15" w:color="auto" w:fill="FFFFFF"/>
            <w:hideMark/>
          </w:tcPr>
          <w:p w:rsidR="00174082" w:rsidRPr="00174082" w:rsidRDefault="00174082" w:rsidP="00E410DF">
            <w:pPr>
              <w:spacing w:line="240" w:lineRule="auto"/>
              <w:rPr>
                <w:rFonts w:ascii="Arial Narrow" w:hAnsi="Arial Narrow"/>
                <w:b/>
              </w:rPr>
            </w:pPr>
          </w:p>
        </w:tc>
      </w:tr>
      <w:tr w:rsidR="00802C57" w:rsidRPr="00174082" w:rsidTr="00CD4D72">
        <w:trPr>
          <w:jc w:val="center"/>
        </w:trPr>
        <w:tc>
          <w:tcPr>
            <w:tcW w:w="266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2C57" w:rsidRPr="00174082" w:rsidRDefault="00802C57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Literatura podstawowa</w:t>
            </w:r>
          </w:p>
        </w:tc>
        <w:tc>
          <w:tcPr>
            <w:tcW w:w="7087" w:type="dxa"/>
            <w:gridSpan w:val="9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2C57" w:rsidRPr="009C033F" w:rsidRDefault="00802C57" w:rsidP="00802C57">
            <w:pPr>
              <w:numPr>
                <w:ilvl w:val="0"/>
                <w:numId w:val="6"/>
              </w:numPr>
              <w:spacing w:line="240" w:lineRule="auto"/>
              <w:rPr>
                <w:rFonts w:ascii="Arial Narrow" w:hAnsi="Arial Narrow"/>
              </w:rPr>
            </w:pPr>
            <w:proofErr w:type="spellStart"/>
            <w:r w:rsidRPr="009C033F">
              <w:rPr>
                <w:rFonts w:ascii="Arial Narrow" w:hAnsi="Arial Narrow"/>
              </w:rPr>
              <w:t>Lubacz</w:t>
            </w:r>
            <w:proofErr w:type="spellEnd"/>
            <w:r w:rsidRPr="009C033F">
              <w:rPr>
                <w:rFonts w:ascii="Arial Narrow" w:hAnsi="Arial Narrow"/>
              </w:rPr>
              <w:t xml:space="preserve"> Józef (red.): W drodze do społeczeństwa informacyjnego. (1999)</w:t>
            </w:r>
          </w:p>
          <w:p w:rsidR="00802C57" w:rsidRPr="009C033F" w:rsidRDefault="00802C57" w:rsidP="00802C57">
            <w:pPr>
              <w:numPr>
                <w:ilvl w:val="0"/>
                <w:numId w:val="6"/>
              </w:numPr>
              <w:spacing w:line="240" w:lineRule="auto"/>
              <w:rPr>
                <w:rFonts w:ascii="Arial Narrow" w:hAnsi="Arial Narrow"/>
              </w:rPr>
            </w:pPr>
            <w:r w:rsidRPr="009C033F">
              <w:rPr>
                <w:rFonts w:ascii="Arial Narrow" w:hAnsi="Arial Narrow"/>
              </w:rPr>
              <w:t>Bober W.J.: Powinność w świecie cyfrowym. Etyka komputerowa w świetle współczesnej filozofii moralnej.(2008)</w:t>
            </w:r>
          </w:p>
          <w:p w:rsidR="00802C57" w:rsidRPr="009C033F" w:rsidRDefault="00802C57" w:rsidP="00802C57">
            <w:pPr>
              <w:numPr>
                <w:ilvl w:val="0"/>
                <w:numId w:val="6"/>
              </w:numPr>
              <w:spacing w:line="240" w:lineRule="auto"/>
              <w:rPr>
                <w:rFonts w:ascii="Arial Narrow" w:hAnsi="Arial Narrow"/>
              </w:rPr>
            </w:pPr>
            <w:r w:rsidRPr="009C033F">
              <w:rPr>
                <w:rFonts w:ascii="Arial Narrow" w:hAnsi="Arial Narrow"/>
              </w:rPr>
              <w:t xml:space="preserve">Hamer </w:t>
            </w:r>
            <w:proofErr w:type="spellStart"/>
            <w:r w:rsidRPr="009C033F">
              <w:rPr>
                <w:rFonts w:ascii="Arial Narrow" w:hAnsi="Arial Narrow"/>
              </w:rPr>
              <w:t>H.:Rozwój</w:t>
            </w:r>
            <w:proofErr w:type="spellEnd"/>
            <w:r w:rsidRPr="009C033F">
              <w:rPr>
                <w:rFonts w:ascii="Arial Narrow" w:hAnsi="Arial Narrow"/>
              </w:rPr>
              <w:t xml:space="preserve"> umiejętności społecznych (1999)</w:t>
            </w:r>
          </w:p>
          <w:p w:rsidR="00802C57" w:rsidRPr="009C033F" w:rsidRDefault="00802C57" w:rsidP="00802C57">
            <w:pPr>
              <w:numPr>
                <w:ilvl w:val="0"/>
                <w:numId w:val="6"/>
              </w:numPr>
              <w:spacing w:line="240" w:lineRule="auto"/>
              <w:rPr>
                <w:rFonts w:ascii="Arial Narrow" w:hAnsi="Arial Narrow"/>
              </w:rPr>
            </w:pPr>
            <w:proofErr w:type="spellStart"/>
            <w:r w:rsidRPr="009C033F">
              <w:rPr>
                <w:rFonts w:ascii="Arial Narrow" w:hAnsi="Arial Narrow"/>
              </w:rPr>
              <w:t>Birkenbihl</w:t>
            </w:r>
            <w:proofErr w:type="spellEnd"/>
            <w:r w:rsidRPr="009C033F">
              <w:rPr>
                <w:rFonts w:ascii="Arial Narrow" w:hAnsi="Arial Narrow"/>
              </w:rPr>
              <w:t xml:space="preserve"> V.F.: Komunikacja międzyludzka. (1998)</w:t>
            </w:r>
          </w:p>
          <w:p w:rsidR="00802C57" w:rsidRPr="009C033F" w:rsidRDefault="00802C57" w:rsidP="00802C57">
            <w:pPr>
              <w:numPr>
                <w:ilvl w:val="0"/>
                <w:numId w:val="6"/>
              </w:numPr>
              <w:spacing w:line="240" w:lineRule="auto"/>
              <w:rPr>
                <w:rFonts w:ascii="Arial Narrow" w:hAnsi="Arial Narrow"/>
              </w:rPr>
            </w:pPr>
            <w:proofErr w:type="spellStart"/>
            <w:r w:rsidRPr="009C033F">
              <w:rPr>
                <w:rFonts w:ascii="Arial Narrow" w:hAnsi="Arial Narrow"/>
              </w:rPr>
              <w:t>Pease</w:t>
            </w:r>
            <w:proofErr w:type="spellEnd"/>
            <w:r w:rsidRPr="009C033F">
              <w:rPr>
                <w:rFonts w:ascii="Arial Narrow" w:hAnsi="Arial Narrow"/>
              </w:rPr>
              <w:t xml:space="preserve"> A. Język ciała. Jak czytać myśli ludzi z ich gestów.(1996)</w:t>
            </w:r>
          </w:p>
          <w:p w:rsidR="00802C57" w:rsidRPr="009C033F" w:rsidRDefault="00802C57" w:rsidP="00802C57">
            <w:pPr>
              <w:numPr>
                <w:ilvl w:val="0"/>
                <w:numId w:val="6"/>
              </w:numPr>
              <w:spacing w:line="240" w:lineRule="auto"/>
              <w:rPr>
                <w:rFonts w:ascii="Arial Narrow" w:hAnsi="Arial Narrow"/>
              </w:rPr>
            </w:pPr>
            <w:r w:rsidRPr="009C033F">
              <w:rPr>
                <w:rFonts w:ascii="Arial Narrow" w:hAnsi="Arial Narrow"/>
              </w:rPr>
              <w:t>Chełpa S. Witkowski T.: Psychologia konfliktów.(1995)</w:t>
            </w:r>
          </w:p>
          <w:p w:rsidR="00802C57" w:rsidRPr="009C033F" w:rsidRDefault="00802C57" w:rsidP="00802C57">
            <w:pPr>
              <w:numPr>
                <w:ilvl w:val="0"/>
                <w:numId w:val="6"/>
              </w:numPr>
              <w:spacing w:line="240" w:lineRule="auto"/>
              <w:rPr>
                <w:rFonts w:ascii="Arial Narrow" w:hAnsi="Arial Narrow"/>
              </w:rPr>
            </w:pPr>
            <w:r w:rsidRPr="009C033F">
              <w:rPr>
                <w:rFonts w:ascii="Arial Narrow" w:hAnsi="Arial Narrow"/>
              </w:rPr>
              <w:t>Król-Fijewska M. Trening asertywności (1993)</w:t>
            </w:r>
          </w:p>
          <w:p w:rsidR="00802C57" w:rsidRPr="009C033F" w:rsidRDefault="00802C57" w:rsidP="00802C57">
            <w:pPr>
              <w:numPr>
                <w:ilvl w:val="0"/>
                <w:numId w:val="6"/>
              </w:numPr>
              <w:spacing w:line="240" w:lineRule="auto"/>
              <w:rPr>
                <w:rFonts w:ascii="Arial Narrow" w:hAnsi="Arial Narrow"/>
              </w:rPr>
            </w:pPr>
            <w:proofErr w:type="spellStart"/>
            <w:r w:rsidRPr="009C033F">
              <w:rPr>
                <w:rFonts w:ascii="Arial Narrow" w:hAnsi="Arial Narrow"/>
              </w:rPr>
              <w:t>Zimbardo</w:t>
            </w:r>
            <w:proofErr w:type="spellEnd"/>
            <w:r w:rsidRPr="009C033F">
              <w:rPr>
                <w:rFonts w:ascii="Arial Narrow" w:hAnsi="Arial Narrow"/>
              </w:rPr>
              <w:t xml:space="preserve"> P.G. Psychologia i życie (1996)</w:t>
            </w:r>
          </w:p>
          <w:p w:rsidR="00802C57" w:rsidRPr="009C033F" w:rsidRDefault="00802C57" w:rsidP="00802C57">
            <w:pPr>
              <w:ind w:left="124"/>
              <w:rPr>
                <w:rFonts w:ascii="Arial Narrow" w:hAnsi="Arial Narrow"/>
              </w:rPr>
            </w:pPr>
          </w:p>
        </w:tc>
      </w:tr>
      <w:tr w:rsidR="00802C57" w:rsidRPr="00174082" w:rsidTr="00CD4D72">
        <w:trPr>
          <w:jc w:val="center"/>
        </w:trPr>
        <w:tc>
          <w:tcPr>
            <w:tcW w:w="266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2C57" w:rsidRPr="00174082" w:rsidRDefault="00802C57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Literatura uzupełniająca</w:t>
            </w:r>
          </w:p>
        </w:tc>
        <w:tc>
          <w:tcPr>
            <w:tcW w:w="7087" w:type="dxa"/>
            <w:gridSpan w:val="9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2C57" w:rsidRDefault="00802C57" w:rsidP="005B6334">
            <w:pPr>
              <w:numPr>
                <w:ilvl w:val="0"/>
                <w:numId w:val="7"/>
              </w:numPr>
              <w:spacing w:line="240" w:lineRule="auto"/>
              <w:ind w:left="459"/>
              <w:rPr>
                <w:rFonts w:ascii="Arial Narrow" w:hAnsi="Arial Narrow"/>
                <w:lang w:val="en-US"/>
              </w:rPr>
            </w:pPr>
            <w:r w:rsidRPr="00786310">
              <w:rPr>
                <w:rFonts w:ascii="Arial Narrow" w:hAnsi="Arial Narrow"/>
                <w:lang w:val="en-US"/>
              </w:rPr>
              <w:t xml:space="preserve">Adler R.B. Rosenfeld L.B. Proctor II </w:t>
            </w:r>
            <w:proofErr w:type="spellStart"/>
            <w:r w:rsidRPr="00786310">
              <w:rPr>
                <w:rFonts w:ascii="Arial Narrow" w:hAnsi="Arial Narrow"/>
                <w:lang w:val="en-US"/>
              </w:rPr>
              <w:t>R.F.:Relacje</w:t>
            </w:r>
            <w:proofErr w:type="spellEnd"/>
            <w:r w:rsidRPr="00786310">
              <w:rPr>
                <w:rFonts w:ascii="Arial Narrow" w:hAnsi="Arial Narrow"/>
                <w:lang w:val="en-US"/>
              </w:rPr>
              <w:t xml:space="preserve"> </w:t>
            </w:r>
            <w:proofErr w:type="spellStart"/>
            <w:r w:rsidRPr="00786310">
              <w:rPr>
                <w:rFonts w:ascii="Arial Narrow" w:hAnsi="Arial Narrow"/>
                <w:lang w:val="en-US"/>
              </w:rPr>
              <w:t>interpersonalne</w:t>
            </w:r>
            <w:proofErr w:type="spellEnd"/>
            <w:r w:rsidRPr="00786310">
              <w:rPr>
                <w:rFonts w:ascii="Arial Narrow" w:hAnsi="Arial Narrow"/>
                <w:lang w:val="en-US"/>
              </w:rPr>
              <w:t xml:space="preserve"> (2011)</w:t>
            </w:r>
          </w:p>
          <w:p w:rsidR="00802C57" w:rsidRDefault="00802C57" w:rsidP="005B6334">
            <w:pPr>
              <w:numPr>
                <w:ilvl w:val="0"/>
                <w:numId w:val="7"/>
              </w:numPr>
              <w:spacing w:line="240" w:lineRule="auto"/>
              <w:ind w:left="459"/>
              <w:rPr>
                <w:rFonts w:ascii="Arial Narrow" w:hAnsi="Arial Narrow"/>
              </w:rPr>
            </w:pPr>
            <w:r w:rsidRPr="00786310">
              <w:rPr>
                <w:rFonts w:ascii="Arial Narrow" w:hAnsi="Arial Narrow"/>
              </w:rPr>
              <w:t>Stewart J.: Mosty zamiast murów (2009)</w:t>
            </w:r>
          </w:p>
          <w:p w:rsidR="00802C57" w:rsidRPr="00786310" w:rsidRDefault="00802C57" w:rsidP="005B6334">
            <w:pPr>
              <w:numPr>
                <w:ilvl w:val="0"/>
                <w:numId w:val="7"/>
              </w:numPr>
              <w:spacing w:line="240" w:lineRule="auto"/>
              <w:ind w:left="459"/>
              <w:rPr>
                <w:rFonts w:ascii="Arial Narrow" w:hAnsi="Arial Narrow"/>
              </w:rPr>
            </w:pPr>
            <w:proofErr w:type="spellStart"/>
            <w:r w:rsidRPr="00802C57">
              <w:rPr>
                <w:rFonts w:ascii="Arial Narrow" w:hAnsi="Arial Narrow"/>
                <w:lang w:val="en-US"/>
              </w:rPr>
              <w:t>Zarządzanie</w:t>
            </w:r>
            <w:proofErr w:type="spellEnd"/>
            <w:r w:rsidRPr="00802C57">
              <w:rPr>
                <w:rFonts w:ascii="Arial Narrow" w:hAnsi="Arial Narrow"/>
                <w:lang w:val="en-US"/>
              </w:rPr>
              <w:t xml:space="preserve"> </w:t>
            </w:r>
            <w:proofErr w:type="spellStart"/>
            <w:r w:rsidRPr="00802C57">
              <w:rPr>
                <w:rFonts w:ascii="Arial Narrow" w:hAnsi="Arial Narrow"/>
                <w:lang w:val="en-US"/>
              </w:rPr>
              <w:t>czasem</w:t>
            </w:r>
            <w:proofErr w:type="spellEnd"/>
            <w:r w:rsidRPr="00802C57">
              <w:rPr>
                <w:rFonts w:ascii="Arial Narrow" w:hAnsi="Arial Narrow"/>
                <w:lang w:val="en-US"/>
              </w:rPr>
              <w:t xml:space="preserve">. Harvard Business Essentials. </w:t>
            </w:r>
            <w:r>
              <w:rPr>
                <w:rFonts w:ascii="Arial Narrow" w:hAnsi="Arial Narrow"/>
              </w:rPr>
              <w:t>(2006)</w:t>
            </w:r>
          </w:p>
        </w:tc>
      </w:tr>
      <w:tr w:rsidR="00802C57" w:rsidRPr="00174082" w:rsidTr="00CD4D72">
        <w:trPr>
          <w:jc w:val="center"/>
        </w:trPr>
        <w:tc>
          <w:tcPr>
            <w:tcW w:w="266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2C57" w:rsidRPr="00174082" w:rsidRDefault="00802C57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Metody kształcenia</w:t>
            </w:r>
          </w:p>
        </w:tc>
        <w:tc>
          <w:tcPr>
            <w:tcW w:w="7087" w:type="dxa"/>
            <w:gridSpan w:val="9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2C57" w:rsidRPr="00927710" w:rsidRDefault="00802C57" w:rsidP="00802C57">
            <w:pPr>
              <w:rPr>
                <w:rFonts w:ascii="Arial Narrow" w:hAnsi="Arial Narrow"/>
              </w:rPr>
            </w:pPr>
            <w:r w:rsidRPr="00927710">
              <w:rPr>
                <w:rFonts w:ascii="Arial Narrow" w:hAnsi="Arial Narrow"/>
                <w:smallCaps/>
              </w:rPr>
              <w:t>metody podające (</w:t>
            </w:r>
            <w:r w:rsidRPr="00927710">
              <w:rPr>
                <w:rFonts w:ascii="Arial Narrow" w:hAnsi="Arial Narrow"/>
              </w:rPr>
              <w:t>wykład z prezentacją multimedialną, objaśnienia)</w:t>
            </w:r>
          </w:p>
          <w:p w:rsidR="00802C57" w:rsidRPr="00927710" w:rsidRDefault="00802C57" w:rsidP="00802C57">
            <w:pPr>
              <w:rPr>
                <w:rFonts w:ascii="Arial Narrow" w:hAnsi="Arial Narrow"/>
              </w:rPr>
            </w:pPr>
            <w:r w:rsidRPr="00927710">
              <w:rPr>
                <w:rFonts w:ascii="Arial Narrow" w:hAnsi="Arial Narrow"/>
                <w:smallCaps/>
              </w:rPr>
              <w:t>metody eksponujące</w:t>
            </w:r>
            <w:r>
              <w:rPr>
                <w:rFonts w:ascii="Arial Narrow" w:hAnsi="Arial Narrow"/>
              </w:rPr>
              <w:t xml:space="preserve"> (filmy edukacyjne)</w:t>
            </w:r>
          </w:p>
          <w:p w:rsidR="00802C57" w:rsidRDefault="00802C57" w:rsidP="00802C57">
            <w:pPr>
              <w:rPr>
                <w:rFonts w:ascii="Arial Narrow" w:hAnsi="Arial Narrow"/>
              </w:rPr>
            </w:pPr>
            <w:r w:rsidRPr="00927710">
              <w:rPr>
                <w:rFonts w:ascii="Arial Narrow" w:hAnsi="Arial Narrow"/>
                <w:smallCaps/>
              </w:rPr>
              <w:t>metody praktyczne</w:t>
            </w:r>
            <w:r w:rsidRPr="00927710">
              <w:rPr>
                <w:rFonts w:ascii="Arial Narrow" w:hAnsi="Arial Narrow"/>
              </w:rPr>
              <w:t xml:space="preserve"> (oparte na </w:t>
            </w:r>
            <w:r>
              <w:rPr>
                <w:rFonts w:ascii="Arial Narrow" w:hAnsi="Arial Narrow"/>
              </w:rPr>
              <w:t>praktycznej działalności studentów</w:t>
            </w:r>
            <w:r w:rsidRPr="00927710">
              <w:rPr>
                <w:rFonts w:ascii="Arial Narrow" w:hAnsi="Arial Narrow"/>
              </w:rPr>
              <w:t>, ćwiczenia przedmiotowe, metoda projektów)</w:t>
            </w:r>
          </w:p>
          <w:p w:rsidR="00802C57" w:rsidRPr="006E3CF7" w:rsidRDefault="00802C57" w:rsidP="00802C5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E3CF7">
              <w:rPr>
                <w:rFonts w:ascii="Arial" w:hAnsi="Arial" w:cs="Arial"/>
                <w:smallCaps/>
                <w:sz w:val="20"/>
                <w:szCs w:val="20"/>
              </w:rPr>
              <w:t>metody problemowe</w:t>
            </w:r>
            <w:r w:rsidRPr="006E3CF7">
              <w:rPr>
                <w:rFonts w:ascii="Arial" w:hAnsi="Arial" w:cs="Arial"/>
                <w:sz w:val="20"/>
                <w:szCs w:val="20"/>
              </w:rPr>
              <w:t xml:space="preserve"> (wykład problemowy, konwersatoryjny, dyskusja, samodzielne dochodzenie do wiedzy, metody aktywizujące: drama, burza mózgów,  </w:t>
            </w:r>
            <w:r>
              <w:rPr>
                <w:rFonts w:ascii="Arial" w:hAnsi="Arial" w:cs="Arial"/>
                <w:sz w:val="20"/>
                <w:szCs w:val="20"/>
              </w:rPr>
              <w:t xml:space="preserve"> metoda sytuacyjna i symulacyjna,</w:t>
            </w:r>
            <w:r w:rsidRPr="006E3CF7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metoda przypadków</w:t>
            </w:r>
            <w:r w:rsidRPr="006E3CF7">
              <w:rPr>
                <w:rFonts w:ascii="Arial" w:hAnsi="Arial" w:cs="Arial"/>
                <w:sz w:val="20"/>
                <w:szCs w:val="20"/>
              </w:rPr>
              <w:t xml:space="preserve"> itp.)</w:t>
            </w:r>
          </w:p>
          <w:p w:rsidR="00802C57" w:rsidRPr="009C033F" w:rsidRDefault="00802C57" w:rsidP="00802C57">
            <w:pPr>
              <w:rPr>
                <w:rFonts w:ascii="Arial Narrow" w:hAnsi="Arial Narrow"/>
              </w:rPr>
            </w:pPr>
          </w:p>
        </w:tc>
      </w:tr>
      <w:tr w:rsidR="00802C57" w:rsidRPr="00174082" w:rsidTr="00CD4D72">
        <w:trPr>
          <w:jc w:val="center"/>
        </w:trPr>
        <w:tc>
          <w:tcPr>
            <w:tcW w:w="266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2C57" w:rsidRPr="00174082" w:rsidRDefault="00802C57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Forma i warunki zaliczenia</w:t>
            </w:r>
          </w:p>
          <w:p w:rsidR="00802C57" w:rsidRPr="00174082" w:rsidRDefault="00802C57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7087" w:type="dxa"/>
            <w:gridSpan w:val="9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02C57" w:rsidRPr="009C033F" w:rsidRDefault="00802C57" w:rsidP="00802C57">
            <w:pPr>
              <w:ind w:left="124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Zaliczenie z oceną. </w:t>
            </w:r>
            <w:r w:rsidRPr="009C033F">
              <w:rPr>
                <w:rFonts w:ascii="Arial Narrow" w:hAnsi="Arial Narrow"/>
              </w:rPr>
              <w:t>Projekty samodzielne i zespołowe; testy</w:t>
            </w:r>
          </w:p>
        </w:tc>
      </w:tr>
    </w:tbl>
    <w:p w:rsidR="00174082" w:rsidRPr="00174082" w:rsidRDefault="00174082" w:rsidP="00E410DF">
      <w:pPr>
        <w:rPr>
          <w:rFonts w:ascii="Arial Narrow" w:hAnsi="Arial Narrow"/>
        </w:rPr>
      </w:pPr>
    </w:p>
    <w:p w:rsidR="002526B3" w:rsidRPr="00174082" w:rsidRDefault="002526B3" w:rsidP="00E410DF">
      <w:pPr>
        <w:rPr>
          <w:rFonts w:ascii="Arial Narrow" w:hAnsi="Arial Narrow"/>
        </w:rPr>
      </w:pPr>
    </w:p>
    <w:sectPr w:rsidR="002526B3" w:rsidRPr="00174082" w:rsidSect="003854BD">
      <w:footerReference w:type="even" r:id="rId8"/>
      <w:footerReference w:type="default" r:id="rId9"/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0084" w:rsidRDefault="00440084" w:rsidP="002526B3">
      <w:pPr>
        <w:spacing w:line="240" w:lineRule="auto"/>
      </w:pPr>
      <w:r>
        <w:separator/>
      </w:r>
    </w:p>
  </w:endnote>
  <w:endnote w:type="continuationSeparator" w:id="0">
    <w:p w:rsidR="00440084" w:rsidRDefault="00440084" w:rsidP="002526B3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584395"/>
      <w:docPartObj>
        <w:docPartGallery w:val="Page Numbers (Bottom of Page)"/>
        <w:docPartUnique/>
      </w:docPartObj>
    </w:sdtPr>
    <w:sdtContent>
      <w:p w:rsidR="003854BD" w:rsidRDefault="00C16A35">
        <w:pPr>
          <w:pStyle w:val="Stopka"/>
          <w:jc w:val="center"/>
        </w:pPr>
        <w:fldSimple w:instr=" PAGE   \* MERGEFORMAT ">
          <w:r w:rsidR="002A6C3C">
            <w:rPr>
              <w:noProof/>
            </w:rPr>
            <w:t>2</w:t>
          </w:r>
        </w:fldSimple>
      </w:p>
    </w:sdtContent>
  </w:sdt>
  <w:p w:rsidR="003854BD" w:rsidRDefault="003854BD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273149"/>
      <w:docPartObj>
        <w:docPartGallery w:val="Page Numbers (Bottom of Page)"/>
        <w:docPartUnique/>
      </w:docPartObj>
    </w:sdtPr>
    <w:sdtContent>
      <w:p w:rsidR="00D8351E" w:rsidRDefault="00C16A35">
        <w:pPr>
          <w:pStyle w:val="Stopka"/>
          <w:jc w:val="center"/>
        </w:pPr>
        <w:fldSimple w:instr=" PAGE   \* MERGEFORMAT ">
          <w:r w:rsidR="002A6C3C">
            <w:rPr>
              <w:noProof/>
            </w:rPr>
            <w:t>1</w:t>
          </w:r>
        </w:fldSimple>
      </w:p>
    </w:sdtContent>
  </w:sdt>
  <w:p w:rsidR="00D8351E" w:rsidRDefault="00D8351E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0084" w:rsidRDefault="00440084" w:rsidP="002526B3">
      <w:pPr>
        <w:spacing w:line="240" w:lineRule="auto"/>
      </w:pPr>
      <w:r>
        <w:separator/>
      </w:r>
    </w:p>
  </w:footnote>
  <w:footnote w:type="continuationSeparator" w:id="0">
    <w:p w:rsidR="00440084" w:rsidRDefault="00440084" w:rsidP="002526B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2379DE"/>
    <w:multiLevelType w:val="hybridMultilevel"/>
    <w:tmpl w:val="06042B3A"/>
    <w:lvl w:ilvl="0" w:tplc="2884AA70">
      <w:start w:val="1"/>
      <w:numFmt w:val="decimal"/>
      <w:lvlText w:val="%1."/>
      <w:lvlJc w:val="left"/>
      <w:pPr>
        <w:ind w:left="48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04" w:hanging="360"/>
      </w:pPr>
    </w:lvl>
    <w:lvl w:ilvl="2" w:tplc="0415001B" w:tentative="1">
      <w:start w:val="1"/>
      <w:numFmt w:val="lowerRoman"/>
      <w:lvlText w:val="%3."/>
      <w:lvlJc w:val="right"/>
      <w:pPr>
        <w:ind w:left="1924" w:hanging="180"/>
      </w:pPr>
    </w:lvl>
    <w:lvl w:ilvl="3" w:tplc="0415000F" w:tentative="1">
      <w:start w:val="1"/>
      <w:numFmt w:val="decimal"/>
      <w:lvlText w:val="%4."/>
      <w:lvlJc w:val="left"/>
      <w:pPr>
        <w:ind w:left="2644" w:hanging="360"/>
      </w:pPr>
    </w:lvl>
    <w:lvl w:ilvl="4" w:tplc="04150019" w:tentative="1">
      <w:start w:val="1"/>
      <w:numFmt w:val="lowerLetter"/>
      <w:lvlText w:val="%5."/>
      <w:lvlJc w:val="left"/>
      <w:pPr>
        <w:ind w:left="3364" w:hanging="360"/>
      </w:pPr>
    </w:lvl>
    <w:lvl w:ilvl="5" w:tplc="0415001B" w:tentative="1">
      <w:start w:val="1"/>
      <w:numFmt w:val="lowerRoman"/>
      <w:lvlText w:val="%6."/>
      <w:lvlJc w:val="right"/>
      <w:pPr>
        <w:ind w:left="4084" w:hanging="180"/>
      </w:pPr>
    </w:lvl>
    <w:lvl w:ilvl="6" w:tplc="0415000F" w:tentative="1">
      <w:start w:val="1"/>
      <w:numFmt w:val="decimal"/>
      <w:lvlText w:val="%7."/>
      <w:lvlJc w:val="left"/>
      <w:pPr>
        <w:ind w:left="4804" w:hanging="360"/>
      </w:pPr>
    </w:lvl>
    <w:lvl w:ilvl="7" w:tplc="04150019" w:tentative="1">
      <w:start w:val="1"/>
      <w:numFmt w:val="lowerLetter"/>
      <w:lvlText w:val="%8."/>
      <w:lvlJc w:val="left"/>
      <w:pPr>
        <w:ind w:left="5524" w:hanging="360"/>
      </w:pPr>
    </w:lvl>
    <w:lvl w:ilvl="8" w:tplc="0415001B" w:tentative="1">
      <w:start w:val="1"/>
      <w:numFmt w:val="lowerRoman"/>
      <w:lvlText w:val="%9."/>
      <w:lvlJc w:val="right"/>
      <w:pPr>
        <w:ind w:left="6244" w:hanging="180"/>
      </w:pPr>
    </w:lvl>
  </w:abstractNum>
  <w:abstractNum w:abstractNumId="1">
    <w:nsid w:val="216263F0"/>
    <w:multiLevelType w:val="hybridMultilevel"/>
    <w:tmpl w:val="C9CC48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441F1D"/>
    <w:multiLevelType w:val="hybridMultilevel"/>
    <w:tmpl w:val="4112A226"/>
    <w:lvl w:ilvl="0" w:tplc="95904CCA">
      <w:start w:val="1"/>
      <w:numFmt w:val="decimal"/>
      <w:lvlText w:val="%1."/>
      <w:lvlJc w:val="left"/>
      <w:pPr>
        <w:ind w:left="33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53" w:hanging="360"/>
      </w:pPr>
    </w:lvl>
    <w:lvl w:ilvl="2" w:tplc="0415001B" w:tentative="1">
      <w:start w:val="1"/>
      <w:numFmt w:val="lowerRoman"/>
      <w:lvlText w:val="%3."/>
      <w:lvlJc w:val="right"/>
      <w:pPr>
        <w:ind w:left="1773" w:hanging="180"/>
      </w:pPr>
    </w:lvl>
    <w:lvl w:ilvl="3" w:tplc="0415000F" w:tentative="1">
      <w:start w:val="1"/>
      <w:numFmt w:val="decimal"/>
      <w:lvlText w:val="%4."/>
      <w:lvlJc w:val="left"/>
      <w:pPr>
        <w:ind w:left="2493" w:hanging="360"/>
      </w:pPr>
    </w:lvl>
    <w:lvl w:ilvl="4" w:tplc="04150019" w:tentative="1">
      <w:start w:val="1"/>
      <w:numFmt w:val="lowerLetter"/>
      <w:lvlText w:val="%5."/>
      <w:lvlJc w:val="left"/>
      <w:pPr>
        <w:ind w:left="3213" w:hanging="360"/>
      </w:pPr>
    </w:lvl>
    <w:lvl w:ilvl="5" w:tplc="0415001B" w:tentative="1">
      <w:start w:val="1"/>
      <w:numFmt w:val="lowerRoman"/>
      <w:lvlText w:val="%6."/>
      <w:lvlJc w:val="right"/>
      <w:pPr>
        <w:ind w:left="3933" w:hanging="180"/>
      </w:pPr>
    </w:lvl>
    <w:lvl w:ilvl="6" w:tplc="0415000F" w:tentative="1">
      <w:start w:val="1"/>
      <w:numFmt w:val="decimal"/>
      <w:lvlText w:val="%7."/>
      <w:lvlJc w:val="left"/>
      <w:pPr>
        <w:ind w:left="4653" w:hanging="360"/>
      </w:pPr>
    </w:lvl>
    <w:lvl w:ilvl="7" w:tplc="04150019" w:tentative="1">
      <w:start w:val="1"/>
      <w:numFmt w:val="lowerLetter"/>
      <w:lvlText w:val="%8."/>
      <w:lvlJc w:val="left"/>
      <w:pPr>
        <w:ind w:left="5373" w:hanging="360"/>
      </w:pPr>
    </w:lvl>
    <w:lvl w:ilvl="8" w:tplc="0415001B" w:tentative="1">
      <w:start w:val="1"/>
      <w:numFmt w:val="lowerRoman"/>
      <w:lvlText w:val="%9."/>
      <w:lvlJc w:val="right"/>
      <w:pPr>
        <w:ind w:left="6093" w:hanging="180"/>
      </w:pPr>
    </w:lvl>
  </w:abstractNum>
  <w:abstractNum w:abstractNumId="3">
    <w:nsid w:val="3B8B7322"/>
    <w:multiLevelType w:val="hybridMultilevel"/>
    <w:tmpl w:val="C4266E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875911"/>
    <w:multiLevelType w:val="hybridMultilevel"/>
    <w:tmpl w:val="4B347F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0CD60A1"/>
    <w:multiLevelType w:val="hybridMultilevel"/>
    <w:tmpl w:val="A4607D76"/>
    <w:lvl w:ilvl="0" w:tplc="BB2C1770">
      <w:start w:val="2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73A96D50"/>
    <w:multiLevelType w:val="hybridMultilevel"/>
    <w:tmpl w:val="238AABA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3"/>
  </w:num>
  <w:num w:numId="5">
    <w:abstractNumId w:val="4"/>
  </w:num>
  <w:num w:numId="6">
    <w:abstractNumId w:val="0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mirrorMargins/>
  <w:proofState w:spelling="clean"/>
  <w:attachedTemplate r:id="rId1"/>
  <w:defaultTabStop w:val="708"/>
  <w:hyphenationZone w:val="425"/>
  <w:evenAndOddHeader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95BD5"/>
    <w:rsid w:val="00016AF9"/>
    <w:rsid w:val="00016CD0"/>
    <w:rsid w:val="0001741D"/>
    <w:rsid w:val="00030CFB"/>
    <w:rsid w:val="0007132D"/>
    <w:rsid w:val="000955CB"/>
    <w:rsid w:val="0010178F"/>
    <w:rsid w:val="0017406F"/>
    <w:rsid w:val="00174082"/>
    <w:rsid w:val="001760A9"/>
    <w:rsid w:val="00197D29"/>
    <w:rsid w:val="0021045B"/>
    <w:rsid w:val="00221DC0"/>
    <w:rsid w:val="00247DD3"/>
    <w:rsid w:val="002526B3"/>
    <w:rsid w:val="002A6C3C"/>
    <w:rsid w:val="002A726A"/>
    <w:rsid w:val="002B17E9"/>
    <w:rsid w:val="002C1A0C"/>
    <w:rsid w:val="00360906"/>
    <w:rsid w:val="003854BD"/>
    <w:rsid w:val="00440084"/>
    <w:rsid w:val="00474F82"/>
    <w:rsid w:val="00586ACF"/>
    <w:rsid w:val="005A50BF"/>
    <w:rsid w:val="005B6334"/>
    <w:rsid w:val="006A1804"/>
    <w:rsid w:val="00783E43"/>
    <w:rsid w:val="007B1471"/>
    <w:rsid w:val="007E278F"/>
    <w:rsid w:val="00802C57"/>
    <w:rsid w:val="00843D67"/>
    <w:rsid w:val="00877931"/>
    <w:rsid w:val="008B0AC3"/>
    <w:rsid w:val="008B0C90"/>
    <w:rsid w:val="008D4CEB"/>
    <w:rsid w:val="00995BD5"/>
    <w:rsid w:val="00A2208C"/>
    <w:rsid w:val="00A53F92"/>
    <w:rsid w:val="00AA7892"/>
    <w:rsid w:val="00AD63B2"/>
    <w:rsid w:val="00B12F43"/>
    <w:rsid w:val="00C16A35"/>
    <w:rsid w:val="00C322C3"/>
    <w:rsid w:val="00C876E0"/>
    <w:rsid w:val="00C9269F"/>
    <w:rsid w:val="00C9667F"/>
    <w:rsid w:val="00CD4D72"/>
    <w:rsid w:val="00D33270"/>
    <w:rsid w:val="00D43C3E"/>
    <w:rsid w:val="00D8351E"/>
    <w:rsid w:val="00D85320"/>
    <w:rsid w:val="00DE5E72"/>
    <w:rsid w:val="00E410DF"/>
    <w:rsid w:val="00E7624F"/>
    <w:rsid w:val="00EB5E76"/>
    <w:rsid w:val="00EE6FA0"/>
    <w:rsid w:val="00FF3B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1741D"/>
    <w:pPr>
      <w:spacing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2526B3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semiHidden/>
    <w:unhideWhenUsed/>
    <w:rsid w:val="002526B3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2526B3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2526B3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526B3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nhideWhenUsed/>
    <w:rsid w:val="002526B3"/>
    <w:pPr>
      <w:spacing w:line="240" w:lineRule="auto"/>
      <w:jc w:val="both"/>
    </w:pPr>
    <w:rPr>
      <w:rFonts w:ascii="Cambria" w:eastAsia="Times New Roman" w:hAnsi="Cambria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2526B3"/>
    <w:rPr>
      <w:rFonts w:ascii="Cambria" w:eastAsia="Times New Roman" w:hAnsi="Cambria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7793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7931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Y:\TO\Zmiany%20w%20sylabusach%202015-2016\Karta%20przedmiotu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FC6850-6EEA-44CF-99BB-1F7F19BC9D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Karta przedmiotu.dotx</Template>
  <TotalTime>41</TotalTime>
  <Pages>4</Pages>
  <Words>1204</Words>
  <Characters>7225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8413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Teresa Jurewicz-Obrzut</dc:creator>
  <cp:lastModifiedBy>Teresa Jurewicz-Obrzut</cp:lastModifiedBy>
  <cp:revision>9</cp:revision>
  <cp:lastPrinted>2016-01-20T08:17:00Z</cp:lastPrinted>
  <dcterms:created xsi:type="dcterms:W3CDTF">2019-06-17T15:16:00Z</dcterms:created>
  <dcterms:modified xsi:type="dcterms:W3CDTF">2019-06-25T15:31:00Z</dcterms:modified>
</cp:coreProperties>
</file>